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7C54B656">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837EDE5" w:rsidR="00391C81" w:rsidRPr="00537BE2" w:rsidRDefault="00B15F49" w:rsidP="001202FC">
                                      <w:pPr>
                                        <w:pStyle w:val="CSDocNo"/>
                                        <w:rPr>
                                          <w:sz w:val="36"/>
                                          <w:szCs w:val="36"/>
                                          <w:lang w:eastAsia="ja-JP"/>
                                        </w:rPr>
                                      </w:pPr>
                                      <w:r>
                                        <w:rPr>
                                          <w:sz w:val="36"/>
                                          <w:szCs w:val="36"/>
                                          <w:lang w:val="en-US" w:eastAsia="ja-JP"/>
                                        </w:rPr>
                                        <w:t>NRG 012_206r3</w:t>
                                      </w:r>
                                    </w:p>
                                  </w:sdtContent>
                                </w:sdt>
                                <w:p w14:paraId="5478833A" w14:textId="49432E06" w:rsidR="00391C81" w:rsidRPr="00537BE2" w:rsidRDefault="003F2051"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F3CB5">
                                        <w:rPr>
                                          <w:color w:val="000000"/>
                                        </w:rPr>
                                        <w:t xml:space="preserve">Reply </w:t>
                                      </w:r>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558428F0" w:rsidR="00391C81" w:rsidRPr="00537BE2" w:rsidRDefault="00D90E1A" w:rsidP="00027F5F">
                                      <w:pPr>
                                        <w:pStyle w:val="CSFieldInfo"/>
                                        <w:rPr>
                                          <w:lang w:eastAsia="ja-JP"/>
                                        </w:rPr>
                                      </w:pPr>
                                      <w:r>
                                        <w:rPr>
                                          <w:lang w:eastAsia="ja-JP"/>
                                        </w:rPr>
                                        <w:t>NRG</w:t>
                                      </w:r>
                                      <w:r>
                                        <w:rPr>
                                          <w:rFonts w:hint="eastAsia"/>
                                          <w:lang w:eastAsia="ja-JP"/>
                                        </w:rPr>
                                        <w:t>#</w:t>
                                      </w:r>
                                      <w:r w:rsidR="00635CFC">
                                        <w:rPr>
                                          <w:lang w:eastAsia="ja-JP"/>
                                        </w:rPr>
                                        <w:t>012</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1-17T00:00:00Z">
                                      <w:dateFormat w:val="dd/MM/yyyy"/>
                                      <w:lid w:val="en-GB"/>
                                      <w:storeMappedDataAs w:val="dateTime"/>
                                      <w:calendar w:val="gregorian"/>
                                    </w:date>
                                  </w:sdtPr>
                                  <w:sdtEndPr/>
                                  <w:sdtContent>
                                    <w:p w14:paraId="7DF7B972" w14:textId="176A1164" w:rsidR="00391C81" w:rsidRPr="00537BE2" w:rsidRDefault="008004C5" w:rsidP="00027F5F">
                                      <w:pPr>
                                        <w:pStyle w:val="CSFieldInfo"/>
                                        <w:rPr>
                                          <w:lang w:eastAsia="ja-JP"/>
                                        </w:rPr>
                                      </w:pPr>
                                      <w:r>
                                        <w:rPr>
                                          <w:lang w:eastAsia="ja-JP"/>
                                        </w:rPr>
                                        <w:t>1</w:t>
                                      </w:r>
                                      <w:r w:rsidR="00D90E1A">
                                        <w:rPr>
                                          <w:lang w:eastAsia="ja-JP"/>
                                        </w:rPr>
                                        <w:t>7</w:t>
                                      </w:r>
                                      <w:r>
                                        <w:rPr>
                                          <w:lang w:eastAsia="ja-JP"/>
                                        </w:rPr>
                                        <w:t>/0</w:t>
                                      </w:r>
                                      <w:r w:rsidR="00D90E1A">
                                        <w:rPr>
                                          <w:lang w:eastAsia="ja-JP"/>
                                        </w:rPr>
                                        <w:t>1</w:t>
                                      </w:r>
                                      <w:r>
                                        <w:rPr>
                                          <w:lang w:eastAsia="ja-JP"/>
                                        </w:rPr>
                                        <w:t>/202</w:t>
                                      </w:r>
                                      <w:r w:rsidR="00D90E1A">
                                        <w:rPr>
                                          <w:lang w:eastAsia="ja-JP"/>
                                        </w:rPr>
                                        <w:t>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44B2F0CE" w:rsidR="00391C81" w:rsidRPr="00537BE2" w:rsidRDefault="00D90E1A" w:rsidP="00F115A4">
                                      <w:pPr>
                                        <w:pStyle w:val="CSFieldInfo"/>
                                        <w:rPr>
                                          <w:lang w:eastAsia="ja-JP"/>
                                        </w:rPr>
                                      </w:pPr>
                                      <w:r w:rsidRPr="00A164DA">
                                        <w:rPr>
                                          <w:rStyle w:val="PlaceholderText"/>
                                        </w:rPr>
                                        <w:t>[Meeting Location]</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72EC90ED" w:rsidR="00391C81" w:rsidRPr="00C962DC" w:rsidRDefault="00D90E1A" w:rsidP="0029433A">
                                  <w:pPr>
                                    <w:pStyle w:val="CSFieldInfo"/>
                                    <w:rPr>
                                      <w:iCs/>
                                      <w:lang w:eastAsia="ja-JP"/>
                                    </w:rPr>
                                  </w:pPr>
                                  <w:r>
                                    <w:rPr>
                                      <w:iCs/>
                                      <w:lang w:eastAsia="ja-JP"/>
                                    </w:rPr>
                                    <w:t>Steffen Habermann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9B469DA" w:rsidR="00391C81" w:rsidRPr="00537BE2" w:rsidRDefault="003F205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6558DC">
                                        <w:rPr>
                                          <w:lang w:val="sv-SE" w:eastAsia="ja-JP"/>
                                        </w:rPr>
                                        <w:t>202</w:t>
                                      </w:r>
                                      <w:r w:rsidR="00D90E1A">
                                        <w:rPr>
                                          <w:lang w:val="sv-SE" w:eastAsia="ja-JP"/>
                                        </w:rPr>
                                        <w:t>2</w:t>
                                      </w:r>
                                      <w:r w:rsidR="006558DC">
                                        <w:rPr>
                                          <w:lang w:val="sv-SE" w:eastAsia="ja-JP"/>
                                        </w:rPr>
                                        <w:t>-0</w:t>
                                      </w:r>
                                      <w:r w:rsidR="00D90E1A">
                                        <w:rPr>
                                          <w:lang w:val="sv-SE" w:eastAsia="ja-JP"/>
                                        </w:rPr>
                                        <w:t>1</w:t>
                                      </w:r>
                                      <w:r w:rsidR="006558DC">
                                        <w:rPr>
                                          <w:lang w:val="sv-SE" w:eastAsia="ja-JP"/>
                                        </w:rPr>
                                        <w:t>-</w:t>
                                      </w:r>
                                      <w:r w:rsidR="00D90E1A">
                                        <w:rPr>
                                          <w:lang w:val="sv-SE" w:eastAsia="ja-JP"/>
                                        </w:rPr>
                                        <w:t>17</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3F205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053132E0" w:rsidR="00391C81" w:rsidRPr="00537BE2" w:rsidRDefault="00D90E1A" w:rsidP="00A441AB">
                                      <w:pPr>
                                        <w:pStyle w:val="CSFieldInfo"/>
                                        <w:rPr>
                                          <w:lang w:eastAsia="ja-JP"/>
                                        </w:rPr>
                                      </w:pPr>
                                      <w:r w:rsidRPr="00D90E1A">
                                        <w:rPr>
                                          <w:rFonts w:eastAsiaTheme="minorHAnsi"/>
                                          <w:lang w:val="en-US" w:eastAsia="ja-JP"/>
                                        </w:rPr>
                                        <w:t>Response to the LS in S2-2106534</w:t>
                                      </w:r>
                                      <w:r>
                                        <w:rPr>
                                          <w:rFonts w:eastAsiaTheme="minorHAnsi"/>
                                          <w:lang w:val="en-US" w:eastAsia="ja-JP"/>
                                        </w:rPr>
                                        <w:t xml:space="preserve">, </w:t>
                                      </w:r>
                                      <w:r w:rsidRPr="00D90E1A">
                                        <w:rPr>
                                          <w:rFonts w:eastAsiaTheme="minorHAnsi"/>
                                          <w:lang w:val="en-US" w:eastAsia="ja-JP"/>
                                        </w:rPr>
                                        <w:t>GSMA NG NRG kindly requests 3GPP 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2A9420A" w:rsidR="00C962DC" w:rsidRPr="00537BE2" w:rsidRDefault="00C962DC" w:rsidP="00C962DC">
                                  <w:pPr>
                                    <w:pStyle w:val="CSFieldInfo"/>
                                    <w:rPr>
                                      <w:lang w:eastAsia="ja-JP"/>
                                    </w:rPr>
                                  </w:pPr>
                                  <w:r>
                                    <w:rPr>
                                      <w:lang w:eastAsia="ja-JP"/>
                                    </w:rPr>
                                    <w:t>202</w:t>
                                  </w:r>
                                  <w:r w:rsidR="00D90E1A">
                                    <w:rPr>
                                      <w:lang w:eastAsia="ja-JP"/>
                                    </w:rPr>
                                    <w:t>2</w:t>
                                  </w:r>
                                  <w:r>
                                    <w:rPr>
                                      <w:lang w:eastAsia="ja-JP"/>
                                    </w:rPr>
                                    <w:t>-0</w:t>
                                  </w:r>
                                  <w:r w:rsidR="00D90E1A">
                                    <w:rPr>
                                      <w:lang w:eastAsia="ja-JP"/>
                                    </w:rPr>
                                    <w:t>1</w:t>
                                  </w:r>
                                  <w:r>
                                    <w:rPr>
                                      <w:lang w:eastAsia="ja-JP"/>
                                    </w:rPr>
                                    <w:t>-</w:t>
                                  </w:r>
                                  <w:r w:rsidR="00D90E1A">
                                    <w:rPr>
                                      <w:lang w:eastAsia="ja-JP"/>
                                    </w:rPr>
                                    <w:t>17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D649BE2" w:rsidR="00C962DC" w:rsidRPr="00537BE2" w:rsidRDefault="00D90E1A" w:rsidP="00C962DC">
                                  <w:pPr>
                                    <w:pStyle w:val="CSFieldInfo"/>
                                    <w:rPr>
                                      <w:lang w:eastAsia="ja-JP"/>
                                    </w:rPr>
                                  </w:pPr>
                                  <w:r>
                                    <w:rPr>
                                      <w:iCs/>
                                      <w:lang w:eastAsia="ja-JP"/>
                                    </w:rPr>
                                    <w:t>Steffen Habermann (DT)</w:t>
                                  </w:r>
                                </w:p>
                              </w:tc>
                            </w:tr>
                            <w:tr w:rsidR="00C962DC" w:rsidRPr="00084DF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0E9DCB51" w:rsidR="00C962DC" w:rsidRPr="00537BE2" w:rsidRDefault="00CA73CB" w:rsidP="00C962DC">
                                  <w:pPr>
                                    <w:pStyle w:val="CSFieldInfo"/>
                                  </w:pPr>
                                  <w:r>
                                    <w:t>2022-02-08</w:t>
                                  </w:r>
                                </w:p>
                              </w:tc>
                              <w:tc>
                                <w:tcPr>
                                  <w:tcW w:w="1357" w:type="dxa"/>
                                  <w:tcBorders>
                                    <w:top w:val="single" w:sz="4" w:space="0" w:color="auto"/>
                                    <w:bottom w:val="single" w:sz="4" w:space="0" w:color="auto"/>
                                  </w:tcBorders>
                                </w:tcPr>
                                <w:p w14:paraId="1A8C42C9" w14:textId="1B4A3423" w:rsidR="00C962DC" w:rsidRPr="00537BE2" w:rsidRDefault="00CA73CB" w:rsidP="00C962DC">
                                  <w:pPr>
                                    <w:pStyle w:val="CSFieldInfo"/>
                                  </w:pPr>
                                  <w:r>
                                    <w:t>1.1</w:t>
                                  </w:r>
                                </w:p>
                              </w:tc>
                              <w:tc>
                                <w:tcPr>
                                  <w:tcW w:w="7470" w:type="dxa"/>
                                  <w:tcBorders>
                                    <w:top w:val="single" w:sz="4" w:space="0" w:color="auto"/>
                                    <w:bottom w:val="single" w:sz="4" w:space="0" w:color="auto"/>
                                  </w:tcBorders>
                                </w:tcPr>
                                <w:p w14:paraId="11EACA40" w14:textId="0F73D3F8" w:rsidR="00C962DC" w:rsidRPr="00CA73CB" w:rsidRDefault="00CA73CB" w:rsidP="00C962DC">
                                  <w:pPr>
                                    <w:pStyle w:val="CSFieldInfo"/>
                                    <w:rPr>
                                      <w:lang w:val="de-DE"/>
                                    </w:rPr>
                                  </w:pPr>
                                  <w:r w:rsidRPr="00CA73CB">
                                    <w:rPr>
                                      <w:lang w:val="de-DE"/>
                                    </w:rPr>
                                    <w:t>Steffen Habermann (DT) Revision a</w:t>
                                  </w:r>
                                  <w:r>
                                    <w:rPr>
                                      <w:lang w:val="de-DE"/>
                                    </w:rPr>
                                    <w:t>fter NRG#012</w:t>
                                  </w:r>
                                </w:p>
                              </w:tc>
                            </w:tr>
                            <w:tr w:rsidR="00C962DC" w:rsidRPr="00084DF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234BD4E3" w:rsidR="00C962DC" w:rsidRPr="00CA73CB" w:rsidRDefault="00F75B3B" w:rsidP="00C962DC">
                                  <w:pPr>
                                    <w:pStyle w:val="CSFieldInfo"/>
                                    <w:rPr>
                                      <w:lang w:val="de-DE"/>
                                    </w:rPr>
                                  </w:pPr>
                                  <w:r>
                                    <w:rPr>
                                      <w:lang w:val="de-DE"/>
                                    </w:rPr>
                                    <w:t>2022-02-09</w:t>
                                  </w:r>
                                </w:p>
                              </w:tc>
                              <w:tc>
                                <w:tcPr>
                                  <w:tcW w:w="1357" w:type="dxa"/>
                                  <w:tcBorders>
                                    <w:top w:val="single" w:sz="4" w:space="0" w:color="auto"/>
                                    <w:bottom w:val="single" w:sz="4" w:space="0" w:color="auto"/>
                                  </w:tcBorders>
                                </w:tcPr>
                                <w:p w14:paraId="3D420C13" w14:textId="044096E6" w:rsidR="00C962DC" w:rsidRPr="00CA73CB" w:rsidRDefault="00F75B3B" w:rsidP="00C962DC">
                                  <w:pPr>
                                    <w:pStyle w:val="CSFieldInfo"/>
                                    <w:rPr>
                                      <w:lang w:val="de-DE"/>
                                    </w:rPr>
                                  </w:pPr>
                                  <w:r>
                                    <w:rPr>
                                      <w:lang w:val="de-DE"/>
                                    </w:rPr>
                                    <w:t>1.2</w:t>
                                  </w:r>
                                </w:p>
                              </w:tc>
                              <w:tc>
                                <w:tcPr>
                                  <w:tcW w:w="7470" w:type="dxa"/>
                                  <w:tcBorders>
                                    <w:top w:val="single" w:sz="4" w:space="0" w:color="auto"/>
                                    <w:bottom w:val="single" w:sz="4" w:space="0" w:color="auto"/>
                                  </w:tcBorders>
                                </w:tcPr>
                                <w:p w14:paraId="29D5FE2F" w14:textId="3AE041B2" w:rsidR="00C962DC" w:rsidRPr="00CA73CB" w:rsidRDefault="00F75B3B" w:rsidP="00C962DC">
                                  <w:pPr>
                                    <w:pStyle w:val="CSFieldInfo"/>
                                    <w:rPr>
                                      <w:lang w:val="de-DE"/>
                                    </w:rPr>
                                  </w:pPr>
                                  <w:r>
                                    <w:rPr>
                                      <w:lang w:val="de-DE"/>
                                    </w:rPr>
                                    <w:t>Steffen Habermann (DT) Revision after e-mail comments</w:t>
                                  </w:r>
                                </w:p>
                              </w:tc>
                            </w:tr>
                            <w:tr w:rsidR="00B15F49" w:rsidRPr="00084DF1" w14:paraId="47F7C75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964547" w14:textId="7C02B2DD" w:rsidR="00B15F49" w:rsidRDefault="00B15F49" w:rsidP="00C962DC">
                                  <w:pPr>
                                    <w:pStyle w:val="CSFieldInfo"/>
                                    <w:rPr>
                                      <w:lang w:val="de-DE"/>
                                    </w:rPr>
                                  </w:pPr>
                                  <w:r>
                                    <w:rPr>
                                      <w:lang w:val="de-DE"/>
                                    </w:rPr>
                                    <w:t>2022</w:t>
                                  </w:r>
                                  <w:r w:rsidR="00084DF1">
                                    <w:rPr>
                                      <w:lang w:val="de-DE"/>
                                    </w:rPr>
                                    <w:t>-02-14</w:t>
                                  </w:r>
                                </w:p>
                              </w:tc>
                              <w:tc>
                                <w:tcPr>
                                  <w:tcW w:w="1357" w:type="dxa"/>
                                  <w:tcBorders>
                                    <w:top w:val="single" w:sz="4" w:space="0" w:color="auto"/>
                                    <w:bottom w:val="single" w:sz="4" w:space="0" w:color="auto"/>
                                  </w:tcBorders>
                                </w:tcPr>
                                <w:p w14:paraId="4EECAD34" w14:textId="4DF29008" w:rsidR="00B15F49" w:rsidRDefault="00084DF1" w:rsidP="00C962DC">
                                  <w:pPr>
                                    <w:pStyle w:val="CSFieldInfo"/>
                                    <w:rPr>
                                      <w:lang w:val="de-DE"/>
                                    </w:rPr>
                                  </w:pPr>
                                  <w:r>
                                    <w:rPr>
                                      <w:lang w:val="de-DE"/>
                                    </w:rPr>
                                    <w:t>1.3</w:t>
                                  </w:r>
                                </w:p>
                              </w:tc>
                              <w:tc>
                                <w:tcPr>
                                  <w:tcW w:w="7470" w:type="dxa"/>
                                  <w:tcBorders>
                                    <w:top w:val="single" w:sz="4" w:space="0" w:color="auto"/>
                                    <w:bottom w:val="single" w:sz="4" w:space="0" w:color="auto"/>
                                  </w:tcBorders>
                                </w:tcPr>
                                <w:p w14:paraId="68BD79D5" w14:textId="1D8397BB" w:rsidR="00B15F49" w:rsidRDefault="00084DF1" w:rsidP="00C962DC">
                                  <w:pPr>
                                    <w:pStyle w:val="CSFieldInfo"/>
                                    <w:rPr>
                                      <w:lang w:val="de-DE"/>
                                    </w:rPr>
                                  </w:pPr>
                                  <w:r w:rsidRPr="00084DF1">
                                    <w:rPr>
                                      <w:lang w:val="de-DE"/>
                                    </w:rPr>
                                    <w:t>Hiroshi I</w:t>
                                  </w:r>
                                  <w:r>
                                    <w:rPr>
                                      <w:lang w:val="de-DE"/>
                                    </w:rPr>
                                    <w:t>shikawa (NTT DOCOMO)</w:t>
                                  </w:r>
                                </w:p>
                              </w:tc>
                            </w:tr>
                            <w:tr w:rsidR="00084DF1" w:rsidRPr="00084DF1" w14:paraId="31F9C84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9D82D5" w14:textId="77777777" w:rsidR="00084DF1" w:rsidRDefault="00084DF1" w:rsidP="00C962DC">
                                  <w:pPr>
                                    <w:pStyle w:val="CSFieldInfo"/>
                                    <w:rPr>
                                      <w:lang w:val="de-DE"/>
                                    </w:rPr>
                                  </w:pPr>
                                </w:p>
                              </w:tc>
                              <w:tc>
                                <w:tcPr>
                                  <w:tcW w:w="1357" w:type="dxa"/>
                                  <w:tcBorders>
                                    <w:top w:val="single" w:sz="4" w:space="0" w:color="auto"/>
                                    <w:bottom w:val="single" w:sz="4" w:space="0" w:color="auto"/>
                                  </w:tcBorders>
                                </w:tcPr>
                                <w:p w14:paraId="4DB10C8E" w14:textId="77777777" w:rsidR="00084DF1" w:rsidRDefault="00084DF1" w:rsidP="00C962DC">
                                  <w:pPr>
                                    <w:pStyle w:val="CSFieldInfo"/>
                                    <w:rPr>
                                      <w:lang w:val="de-DE"/>
                                    </w:rPr>
                                  </w:pPr>
                                </w:p>
                              </w:tc>
                              <w:tc>
                                <w:tcPr>
                                  <w:tcW w:w="7470" w:type="dxa"/>
                                  <w:tcBorders>
                                    <w:top w:val="single" w:sz="4" w:space="0" w:color="auto"/>
                                    <w:bottom w:val="single" w:sz="4" w:space="0" w:color="auto"/>
                                  </w:tcBorders>
                                </w:tcPr>
                                <w:p w14:paraId="1C3B8213" w14:textId="77777777" w:rsidR="00084DF1" w:rsidRPr="00084DF1" w:rsidRDefault="00084DF1" w:rsidP="00C962DC">
                                  <w:pPr>
                                    <w:pStyle w:val="CSFieldInfo"/>
                                    <w:rPr>
                                      <w:lang w:val="de-DE"/>
                                    </w:rPr>
                                  </w:pPr>
                                </w:p>
                              </w:tc>
                            </w:tr>
                          </w:tbl>
                          <w:p w14:paraId="3AC0FC38" w14:textId="77777777" w:rsidR="00391C81" w:rsidRPr="00CA73CB" w:rsidRDefault="00391C81" w:rsidP="00391C81">
                            <w:pPr>
                              <w:pStyle w:val="CSLegalTxt"/>
                              <w:rPr>
                                <w:lang w:val="de-DE"/>
                              </w:rPr>
                            </w:pPr>
                          </w:p>
                          <w:p w14:paraId="1898B881" w14:textId="77777777" w:rsidR="00391C81" w:rsidRPr="00CA73CB" w:rsidRDefault="00391C81" w:rsidP="00391C81">
                            <w:pPr>
                              <w:pStyle w:val="CSLegalTxt"/>
                              <w:rPr>
                                <w:lang w:val="de-DE"/>
                              </w:rPr>
                            </w:pPr>
                          </w:p>
                          <w:p w14:paraId="35EADD45" w14:textId="77777777" w:rsidR="00391C81" w:rsidRPr="00CA73CB" w:rsidRDefault="00391C81" w:rsidP="00391C81">
                            <w:pPr>
                              <w:pStyle w:val="CSLegalTxt"/>
                              <w:rPr>
                                <w:lang w:val="de-DE"/>
                              </w:rPr>
                            </w:pPr>
                          </w:p>
                          <w:p w14:paraId="0E376095" w14:textId="2A19101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54179">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837EDE5" w:rsidR="00391C81" w:rsidRPr="00537BE2" w:rsidRDefault="00B15F49" w:rsidP="001202FC">
                                <w:pPr>
                                  <w:pStyle w:val="CSDocNo"/>
                                  <w:rPr>
                                    <w:sz w:val="36"/>
                                    <w:szCs w:val="36"/>
                                    <w:lang w:eastAsia="ja-JP"/>
                                  </w:rPr>
                                </w:pPr>
                                <w:r>
                                  <w:rPr>
                                    <w:sz w:val="36"/>
                                    <w:szCs w:val="36"/>
                                    <w:lang w:val="en-US" w:eastAsia="ja-JP"/>
                                  </w:rPr>
                                  <w:t>NRG 012_206r3</w:t>
                                </w:r>
                              </w:p>
                            </w:sdtContent>
                          </w:sdt>
                          <w:p w14:paraId="5478833A" w14:textId="49432E06" w:rsidR="00391C81" w:rsidRPr="00537BE2" w:rsidRDefault="003F2051"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F3CB5">
                                  <w:rPr>
                                    <w:color w:val="000000"/>
                                  </w:rPr>
                                  <w:t xml:space="preserve">Reply </w:t>
                                </w:r>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558428F0" w:rsidR="00391C81" w:rsidRPr="00537BE2" w:rsidRDefault="00D90E1A" w:rsidP="00027F5F">
                                <w:pPr>
                                  <w:pStyle w:val="CSFieldInfo"/>
                                  <w:rPr>
                                    <w:lang w:eastAsia="ja-JP"/>
                                  </w:rPr>
                                </w:pPr>
                                <w:r>
                                  <w:rPr>
                                    <w:lang w:eastAsia="ja-JP"/>
                                  </w:rPr>
                                  <w:t>NRG</w:t>
                                </w:r>
                                <w:r>
                                  <w:rPr>
                                    <w:rFonts w:hint="eastAsia"/>
                                    <w:lang w:eastAsia="ja-JP"/>
                                  </w:rPr>
                                  <w:t>#</w:t>
                                </w:r>
                                <w:r w:rsidR="00635CFC">
                                  <w:rPr>
                                    <w:lang w:eastAsia="ja-JP"/>
                                  </w:rPr>
                                  <w:t>012</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1-17T00:00:00Z">
                                <w:dateFormat w:val="dd/MM/yyyy"/>
                                <w:lid w:val="en-GB"/>
                                <w:storeMappedDataAs w:val="dateTime"/>
                                <w:calendar w:val="gregorian"/>
                              </w:date>
                            </w:sdtPr>
                            <w:sdtEndPr/>
                            <w:sdtContent>
                              <w:p w14:paraId="7DF7B972" w14:textId="176A1164" w:rsidR="00391C81" w:rsidRPr="00537BE2" w:rsidRDefault="008004C5" w:rsidP="00027F5F">
                                <w:pPr>
                                  <w:pStyle w:val="CSFieldInfo"/>
                                  <w:rPr>
                                    <w:lang w:eastAsia="ja-JP"/>
                                  </w:rPr>
                                </w:pPr>
                                <w:r>
                                  <w:rPr>
                                    <w:lang w:eastAsia="ja-JP"/>
                                  </w:rPr>
                                  <w:t>1</w:t>
                                </w:r>
                                <w:r w:rsidR="00D90E1A">
                                  <w:rPr>
                                    <w:lang w:eastAsia="ja-JP"/>
                                  </w:rPr>
                                  <w:t>7</w:t>
                                </w:r>
                                <w:r>
                                  <w:rPr>
                                    <w:lang w:eastAsia="ja-JP"/>
                                  </w:rPr>
                                  <w:t>/0</w:t>
                                </w:r>
                                <w:r w:rsidR="00D90E1A">
                                  <w:rPr>
                                    <w:lang w:eastAsia="ja-JP"/>
                                  </w:rPr>
                                  <w:t>1</w:t>
                                </w:r>
                                <w:r>
                                  <w:rPr>
                                    <w:lang w:eastAsia="ja-JP"/>
                                  </w:rPr>
                                  <w:t>/202</w:t>
                                </w:r>
                                <w:r w:rsidR="00D90E1A">
                                  <w:rPr>
                                    <w:lang w:eastAsia="ja-JP"/>
                                  </w:rPr>
                                  <w:t>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44B2F0CE" w:rsidR="00391C81" w:rsidRPr="00537BE2" w:rsidRDefault="00D90E1A" w:rsidP="00F115A4">
                                <w:pPr>
                                  <w:pStyle w:val="CSFieldInfo"/>
                                  <w:rPr>
                                    <w:lang w:eastAsia="ja-JP"/>
                                  </w:rPr>
                                </w:pPr>
                                <w:r w:rsidRPr="00A164DA">
                                  <w:rPr>
                                    <w:rStyle w:val="PlaceholderText"/>
                                  </w:rPr>
                                  <w:t>[Meeting Location]</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72EC90ED" w:rsidR="00391C81" w:rsidRPr="00C962DC" w:rsidRDefault="00D90E1A" w:rsidP="0029433A">
                            <w:pPr>
                              <w:pStyle w:val="CSFieldInfo"/>
                              <w:rPr>
                                <w:iCs/>
                                <w:lang w:eastAsia="ja-JP"/>
                              </w:rPr>
                            </w:pPr>
                            <w:r>
                              <w:rPr>
                                <w:iCs/>
                                <w:lang w:eastAsia="ja-JP"/>
                              </w:rPr>
                              <w:t>Steffen Habermann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9B469DA" w:rsidR="00391C81" w:rsidRPr="00537BE2" w:rsidRDefault="003F205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6558DC">
                                  <w:rPr>
                                    <w:lang w:val="sv-SE" w:eastAsia="ja-JP"/>
                                  </w:rPr>
                                  <w:t>202</w:t>
                                </w:r>
                                <w:r w:rsidR="00D90E1A">
                                  <w:rPr>
                                    <w:lang w:val="sv-SE" w:eastAsia="ja-JP"/>
                                  </w:rPr>
                                  <w:t>2</w:t>
                                </w:r>
                                <w:r w:rsidR="006558DC">
                                  <w:rPr>
                                    <w:lang w:val="sv-SE" w:eastAsia="ja-JP"/>
                                  </w:rPr>
                                  <w:t>-0</w:t>
                                </w:r>
                                <w:r w:rsidR="00D90E1A">
                                  <w:rPr>
                                    <w:lang w:val="sv-SE" w:eastAsia="ja-JP"/>
                                  </w:rPr>
                                  <w:t>1</w:t>
                                </w:r>
                                <w:r w:rsidR="006558DC">
                                  <w:rPr>
                                    <w:lang w:val="sv-SE" w:eastAsia="ja-JP"/>
                                  </w:rPr>
                                  <w:t>-</w:t>
                                </w:r>
                                <w:r w:rsidR="00D90E1A">
                                  <w:rPr>
                                    <w:lang w:val="sv-SE" w:eastAsia="ja-JP"/>
                                  </w:rPr>
                                  <w:t>17</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3F205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053132E0" w:rsidR="00391C81" w:rsidRPr="00537BE2" w:rsidRDefault="00D90E1A" w:rsidP="00A441AB">
                                <w:pPr>
                                  <w:pStyle w:val="CSFieldInfo"/>
                                  <w:rPr>
                                    <w:lang w:eastAsia="ja-JP"/>
                                  </w:rPr>
                                </w:pPr>
                                <w:r w:rsidRPr="00D90E1A">
                                  <w:rPr>
                                    <w:rFonts w:eastAsiaTheme="minorHAnsi"/>
                                    <w:lang w:val="en-US" w:eastAsia="ja-JP"/>
                                  </w:rPr>
                                  <w:t>Response to the LS in S2-2106534</w:t>
                                </w:r>
                                <w:r>
                                  <w:rPr>
                                    <w:rFonts w:eastAsiaTheme="minorHAnsi"/>
                                    <w:lang w:val="en-US" w:eastAsia="ja-JP"/>
                                  </w:rPr>
                                  <w:t xml:space="preserve">, </w:t>
                                </w:r>
                                <w:r w:rsidRPr="00D90E1A">
                                  <w:rPr>
                                    <w:rFonts w:eastAsiaTheme="minorHAnsi"/>
                                    <w:lang w:val="en-US" w:eastAsia="ja-JP"/>
                                  </w:rPr>
                                  <w:t>GSMA NG NRG kindly requests 3GPP 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2A9420A" w:rsidR="00C962DC" w:rsidRPr="00537BE2" w:rsidRDefault="00C962DC" w:rsidP="00C962DC">
                            <w:pPr>
                              <w:pStyle w:val="CSFieldInfo"/>
                              <w:rPr>
                                <w:lang w:eastAsia="ja-JP"/>
                              </w:rPr>
                            </w:pPr>
                            <w:r>
                              <w:rPr>
                                <w:lang w:eastAsia="ja-JP"/>
                              </w:rPr>
                              <w:t>202</w:t>
                            </w:r>
                            <w:r w:rsidR="00D90E1A">
                              <w:rPr>
                                <w:lang w:eastAsia="ja-JP"/>
                              </w:rPr>
                              <w:t>2</w:t>
                            </w:r>
                            <w:r>
                              <w:rPr>
                                <w:lang w:eastAsia="ja-JP"/>
                              </w:rPr>
                              <w:t>-0</w:t>
                            </w:r>
                            <w:r w:rsidR="00D90E1A">
                              <w:rPr>
                                <w:lang w:eastAsia="ja-JP"/>
                              </w:rPr>
                              <w:t>1</w:t>
                            </w:r>
                            <w:r>
                              <w:rPr>
                                <w:lang w:eastAsia="ja-JP"/>
                              </w:rPr>
                              <w:t>-</w:t>
                            </w:r>
                            <w:r w:rsidR="00D90E1A">
                              <w:rPr>
                                <w:lang w:eastAsia="ja-JP"/>
                              </w:rPr>
                              <w:t>17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D649BE2" w:rsidR="00C962DC" w:rsidRPr="00537BE2" w:rsidRDefault="00D90E1A" w:rsidP="00C962DC">
                            <w:pPr>
                              <w:pStyle w:val="CSFieldInfo"/>
                              <w:rPr>
                                <w:lang w:eastAsia="ja-JP"/>
                              </w:rPr>
                            </w:pPr>
                            <w:r>
                              <w:rPr>
                                <w:iCs/>
                                <w:lang w:eastAsia="ja-JP"/>
                              </w:rPr>
                              <w:t>Steffen Habermann (DT)</w:t>
                            </w:r>
                          </w:p>
                        </w:tc>
                      </w:tr>
                      <w:tr w:rsidR="00C962DC" w:rsidRPr="00084DF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0E9DCB51" w:rsidR="00C962DC" w:rsidRPr="00537BE2" w:rsidRDefault="00CA73CB" w:rsidP="00C962DC">
                            <w:pPr>
                              <w:pStyle w:val="CSFieldInfo"/>
                            </w:pPr>
                            <w:r>
                              <w:t>2022-02-08</w:t>
                            </w:r>
                          </w:p>
                        </w:tc>
                        <w:tc>
                          <w:tcPr>
                            <w:tcW w:w="1357" w:type="dxa"/>
                            <w:tcBorders>
                              <w:top w:val="single" w:sz="4" w:space="0" w:color="auto"/>
                              <w:bottom w:val="single" w:sz="4" w:space="0" w:color="auto"/>
                            </w:tcBorders>
                          </w:tcPr>
                          <w:p w14:paraId="1A8C42C9" w14:textId="1B4A3423" w:rsidR="00C962DC" w:rsidRPr="00537BE2" w:rsidRDefault="00CA73CB" w:rsidP="00C962DC">
                            <w:pPr>
                              <w:pStyle w:val="CSFieldInfo"/>
                            </w:pPr>
                            <w:r>
                              <w:t>1.1</w:t>
                            </w:r>
                          </w:p>
                        </w:tc>
                        <w:tc>
                          <w:tcPr>
                            <w:tcW w:w="7470" w:type="dxa"/>
                            <w:tcBorders>
                              <w:top w:val="single" w:sz="4" w:space="0" w:color="auto"/>
                              <w:bottom w:val="single" w:sz="4" w:space="0" w:color="auto"/>
                            </w:tcBorders>
                          </w:tcPr>
                          <w:p w14:paraId="11EACA40" w14:textId="0F73D3F8" w:rsidR="00C962DC" w:rsidRPr="00CA73CB" w:rsidRDefault="00CA73CB" w:rsidP="00C962DC">
                            <w:pPr>
                              <w:pStyle w:val="CSFieldInfo"/>
                              <w:rPr>
                                <w:lang w:val="de-DE"/>
                              </w:rPr>
                            </w:pPr>
                            <w:r w:rsidRPr="00CA73CB">
                              <w:rPr>
                                <w:lang w:val="de-DE"/>
                              </w:rPr>
                              <w:t>Steffen Habermann (DT) Revision a</w:t>
                            </w:r>
                            <w:r>
                              <w:rPr>
                                <w:lang w:val="de-DE"/>
                              </w:rPr>
                              <w:t>fter NRG#012</w:t>
                            </w:r>
                          </w:p>
                        </w:tc>
                      </w:tr>
                      <w:tr w:rsidR="00C962DC" w:rsidRPr="00084DF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234BD4E3" w:rsidR="00C962DC" w:rsidRPr="00CA73CB" w:rsidRDefault="00F75B3B" w:rsidP="00C962DC">
                            <w:pPr>
                              <w:pStyle w:val="CSFieldInfo"/>
                              <w:rPr>
                                <w:lang w:val="de-DE"/>
                              </w:rPr>
                            </w:pPr>
                            <w:r>
                              <w:rPr>
                                <w:lang w:val="de-DE"/>
                              </w:rPr>
                              <w:t>2022-02-09</w:t>
                            </w:r>
                          </w:p>
                        </w:tc>
                        <w:tc>
                          <w:tcPr>
                            <w:tcW w:w="1357" w:type="dxa"/>
                            <w:tcBorders>
                              <w:top w:val="single" w:sz="4" w:space="0" w:color="auto"/>
                              <w:bottom w:val="single" w:sz="4" w:space="0" w:color="auto"/>
                            </w:tcBorders>
                          </w:tcPr>
                          <w:p w14:paraId="3D420C13" w14:textId="044096E6" w:rsidR="00C962DC" w:rsidRPr="00CA73CB" w:rsidRDefault="00F75B3B" w:rsidP="00C962DC">
                            <w:pPr>
                              <w:pStyle w:val="CSFieldInfo"/>
                              <w:rPr>
                                <w:lang w:val="de-DE"/>
                              </w:rPr>
                            </w:pPr>
                            <w:r>
                              <w:rPr>
                                <w:lang w:val="de-DE"/>
                              </w:rPr>
                              <w:t>1.2</w:t>
                            </w:r>
                          </w:p>
                        </w:tc>
                        <w:tc>
                          <w:tcPr>
                            <w:tcW w:w="7470" w:type="dxa"/>
                            <w:tcBorders>
                              <w:top w:val="single" w:sz="4" w:space="0" w:color="auto"/>
                              <w:bottom w:val="single" w:sz="4" w:space="0" w:color="auto"/>
                            </w:tcBorders>
                          </w:tcPr>
                          <w:p w14:paraId="29D5FE2F" w14:textId="3AE041B2" w:rsidR="00C962DC" w:rsidRPr="00CA73CB" w:rsidRDefault="00F75B3B" w:rsidP="00C962DC">
                            <w:pPr>
                              <w:pStyle w:val="CSFieldInfo"/>
                              <w:rPr>
                                <w:lang w:val="de-DE"/>
                              </w:rPr>
                            </w:pPr>
                            <w:r>
                              <w:rPr>
                                <w:lang w:val="de-DE"/>
                              </w:rPr>
                              <w:t>Steffen Habermann (DT) Revision after e-mail comments</w:t>
                            </w:r>
                          </w:p>
                        </w:tc>
                      </w:tr>
                      <w:tr w:rsidR="00B15F49" w:rsidRPr="00084DF1" w14:paraId="47F7C75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964547" w14:textId="7C02B2DD" w:rsidR="00B15F49" w:rsidRDefault="00B15F49" w:rsidP="00C962DC">
                            <w:pPr>
                              <w:pStyle w:val="CSFieldInfo"/>
                              <w:rPr>
                                <w:lang w:val="de-DE"/>
                              </w:rPr>
                            </w:pPr>
                            <w:r>
                              <w:rPr>
                                <w:lang w:val="de-DE"/>
                              </w:rPr>
                              <w:t>2022</w:t>
                            </w:r>
                            <w:r w:rsidR="00084DF1">
                              <w:rPr>
                                <w:lang w:val="de-DE"/>
                              </w:rPr>
                              <w:t>-02-14</w:t>
                            </w:r>
                          </w:p>
                        </w:tc>
                        <w:tc>
                          <w:tcPr>
                            <w:tcW w:w="1357" w:type="dxa"/>
                            <w:tcBorders>
                              <w:top w:val="single" w:sz="4" w:space="0" w:color="auto"/>
                              <w:bottom w:val="single" w:sz="4" w:space="0" w:color="auto"/>
                            </w:tcBorders>
                          </w:tcPr>
                          <w:p w14:paraId="4EECAD34" w14:textId="4DF29008" w:rsidR="00B15F49" w:rsidRDefault="00084DF1" w:rsidP="00C962DC">
                            <w:pPr>
                              <w:pStyle w:val="CSFieldInfo"/>
                              <w:rPr>
                                <w:lang w:val="de-DE"/>
                              </w:rPr>
                            </w:pPr>
                            <w:r>
                              <w:rPr>
                                <w:lang w:val="de-DE"/>
                              </w:rPr>
                              <w:t>1.3</w:t>
                            </w:r>
                          </w:p>
                        </w:tc>
                        <w:tc>
                          <w:tcPr>
                            <w:tcW w:w="7470" w:type="dxa"/>
                            <w:tcBorders>
                              <w:top w:val="single" w:sz="4" w:space="0" w:color="auto"/>
                              <w:bottom w:val="single" w:sz="4" w:space="0" w:color="auto"/>
                            </w:tcBorders>
                          </w:tcPr>
                          <w:p w14:paraId="68BD79D5" w14:textId="1D8397BB" w:rsidR="00B15F49" w:rsidRDefault="00084DF1" w:rsidP="00C962DC">
                            <w:pPr>
                              <w:pStyle w:val="CSFieldInfo"/>
                              <w:rPr>
                                <w:lang w:val="de-DE"/>
                              </w:rPr>
                            </w:pPr>
                            <w:r w:rsidRPr="00084DF1">
                              <w:rPr>
                                <w:lang w:val="de-DE"/>
                              </w:rPr>
                              <w:t>Hiroshi I</w:t>
                            </w:r>
                            <w:r>
                              <w:rPr>
                                <w:lang w:val="de-DE"/>
                              </w:rPr>
                              <w:t>shikawa (NTT DOCOMO)</w:t>
                            </w:r>
                          </w:p>
                        </w:tc>
                      </w:tr>
                      <w:tr w:rsidR="00084DF1" w:rsidRPr="00084DF1" w14:paraId="31F9C84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9D82D5" w14:textId="77777777" w:rsidR="00084DF1" w:rsidRDefault="00084DF1" w:rsidP="00C962DC">
                            <w:pPr>
                              <w:pStyle w:val="CSFieldInfo"/>
                              <w:rPr>
                                <w:lang w:val="de-DE"/>
                              </w:rPr>
                            </w:pPr>
                          </w:p>
                        </w:tc>
                        <w:tc>
                          <w:tcPr>
                            <w:tcW w:w="1357" w:type="dxa"/>
                            <w:tcBorders>
                              <w:top w:val="single" w:sz="4" w:space="0" w:color="auto"/>
                              <w:bottom w:val="single" w:sz="4" w:space="0" w:color="auto"/>
                            </w:tcBorders>
                          </w:tcPr>
                          <w:p w14:paraId="4DB10C8E" w14:textId="77777777" w:rsidR="00084DF1" w:rsidRDefault="00084DF1" w:rsidP="00C962DC">
                            <w:pPr>
                              <w:pStyle w:val="CSFieldInfo"/>
                              <w:rPr>
                                <w:lang w:val="de-DE"/>
                              </w:rPr>
                            </w:pPr>
                          </w:p>
                        </w:tc>
                        <w:tc>
                          <w:tcPr>
                            <w:tcW w:w="7470" w:type="dxa"/>
                            <w:tcBorders>
                              <w:top w:val="single" w:sz="4" w:space="0" w:color="auto"/>
                              <w:bottom w:val="single" w:sz="4" w:space="0" w:color="auto"/>
                            </w:tcBorders>
                          </w:tcPr>
                          <w:p w14:paraId="1C3B8213" w14:textId="77777777" w:rsidR="00084DF1" w:rsidRPr="00084DF1" w:rsidRDefault="00084DF1" w:rsidP="00C962DC">
                            <w:pPr>
                              <w:pStyle w:val="CSFieldInfo"/>
                              <w:rPr>
                                <w:lang w:val="de-DE"/>
                              </w:rPr>
                            </w:pPr>
                          </w:p>
                        </w:tc>
                      </w:tr>
                    </w:tbl>
                    <w:p w14:paraId="3AC0FC38" w14:textId="77777777" w:rsidR="00391C81" w:rsidRPr="00CA73CB" w:rsidRDefault="00391C81" w:rsidP="00391C81">
                      <w:pPr>
                        <w:pStyle w:val="CSLegalTxt"/>
                        <w:rPr>
                          <w:lang w:val="de-DE"/>
                        </w:rPr>
                      </w:pPr>
                    </w:p>
                    <w:p w14:paraId="1898B881" w14:textId="77777777" w:rsidR="00391C81" w:rsidRPr="00CA73CB" w:rsidRDefault="00391C81" w:rsidP="00391C81">
                      <w:pPr>
                        <w:pStyle w:val="CSLegalTxt"/>
                        <w:rPr>
                          <w:lang w:val="de-DE"/>
                        </w:rPr>
                      </w:pPr>
                    </w:p>
                    <w:p w14:paraId="35EADD45" w14:textId="77777777" w:rsidR="00391C81" w:rsidRPr="00CA73CB" w:rsidRDefault="00391C81" w:rsidP="00391C81">
                      <w:pPr>
                        <w:pStyle w:val="CSLegalTxt"/>
                        <w:rPr>
                          <w:lang w:val="de-DE"/>
                        </w:rPr>
                      </w:pPr>
                    </w:p>
                    <w:p w14:paraId="0E376095" w14:textId="2A19101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54179">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43B6EEB3" w:rsidR="00A74A54" w:rsidRDefault="00D90E1A" w:rsidP="00E4345D">
                <w:pPr>
                  <w:pStyle w:val="TableText"/>
                </w:pPr>
                <w:r>
                  <w:rPr>
                    <w:lang w:val="en-US" w:eastAsia="ja-JP"/>
                  </w:rPr>
                  <w:t>R</w:t>
                </w:r>
                <w:r w:rsidR="00FF3CB5">
                  <w:rPr>
                    <w:lang w:val="en-US" w:eastAsia="ja-JP"/>
                  </w:rPr>
                  <w:t>e</w:t>
                </w:r>
                <w:r>
                  <w:rPr>
                    <w:lang w:val="en-US" w:eastAsia="ja-JP"/>
                  </w:rPr>
                  <w:t xml:space="preserve">sponse </w:t>
                </w:r>
                <w:r w:rsidR="0004452A">
                  <w:rPr>
                    <w:rFonts w:hint="eastAsia"/>
                    <w:lang w:val="en-US" w:eastAsia="ja-JP"/>
                  </w:rPr>
                  <w:t>LS to 3GPP SA</w:t>
                </w:r>
                <w:r w:rsidR="0004452A">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CB01EC9"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w:t>
                </w:r>
                <w:r w:rsidR="00D90E1A">
                  <w:rPr>
                    <w:lang w:eastAsia="ja-JP"/>
                  </w:rPr>
                  <w:t>G</w:t>
                </w:r>
                <w:r w:rsidR="00C962DC">
                  <w:rPr>
                    <w:rFonts w:hint="eastAsia"/>
                    <w:lang w:eastAsia="ja-JP"/>
                  </w:rPr>
                  <w:t>#</w:t>
                </w:r>
                <w:r w:rsidR="00635CFC">
                  <w:rPr>
                    <w:lang w:eastAsia="ja-JP"/>
                  </w:rPr>
                  <w:t>012</w:t>
                </w:r>
              </w:p>
            </w:sdtContent>
          </w:sdt>
        </w:tc>
        <w:tc>
          <w:tcPr>
            <w:tcW w:w="3228" w:type="dxa"/>
          </w:tcPr>
          <w:sdt>
            <w:sdtPr>
              <w:rPr>
                <w:rFonts w:hint="eastAsia"/>
                <w:lang w:eastAsia="ja-JP"/>
              </w:rPr>
              <w:alias w:val="Meeting Date"/>
              <w:tag w:val="GSMAMeetingDate"/>
              <w:id w:val="615873725"/>
              <w:placeholder>
                <w:docPart w:val="8986773E73F1468288DF90CA92CB210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5F53B50C" w:rsidR="00096622" w:rsidRPr="008150E1" w:rsidRDefault="00D90E1A" w:rsidP="008150E1">
                <w:pPr>
                  <w:pStyle w:val="CSFieldInfo"/>
                  <w:framePr w:wrap="auto" w:vAnchor="margin" w:hAnchor="text" w:yAlign="inline"/>
                  <w:rPr>
                    <w:rFonts w:eastAsia="SimSun" w:cs="Times New Roman"/>
                    <w:bCs w:val="0"/>
                    <w:sz w:val="22"/>
                    <w:szCs w:val="20"/>
                    <w:lang w:eastAsia="ja-JP" w:bidi="bn-BD"/>
                  </w:rPr>
                </w:pPr>
                <w:r w:rsidRPr="00A164DA">
                  <w:rPr>
                    <w:rStyle w:val="PlaceholderText"/>
                  </w:rPr>
                  <w:t>[Meeting Date]</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2369EBE9" w:rsidR="00096622" w:rsidRDefault="00D90E1A" w:rsidP="008150E1">
                <w:pPr>
                  <w:pStyle w:val="CSFieldInfo"/>
                  <w:framePr w:wrap="auto" w:vAnchor="margin" w:hAnchor="text" w:yAlign="inline"/>
                  <w:rPr>
                    <w:lang w:eastAsia="ja-JP"/>
                  </w:rPr>
                </w:pPr>
                <w:r w:rsidRPr="00A164DA">
                  <w:rPr>
                    <w:rStyle w:val="PlaceholderText"/>
                  </w:rPr>
                  <w:t>[Meeting Location]</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6A6434D" w:rsidR="0058060A" w:rsidRPr="00C201D7" w:rsidRDefault="00D90E1A" w:rsidP="00096622">
                <w:pPr>
                  <w:pStyle w:val="TableText"/>
                  <w:rPr>
                    <w:rFonts w:eastAsia="MS Mincho"/>
                    <w:lang w:eastAsia="ja-JP"/>
                  </w:rPr>
                </w:pPr>
                <w:r>
                  <w:rPr>
                    <w:rFonts w:eastAsia="MS Mincho"/>
                    <w:lang w:eastAsia="ja-JP"/>
                  </w:rPr>
                  <w:t>NRG</w:t>
                </w:r>
                <w:r w:rsidR="00CA73CB">
                  <w:rPr>
                    <w:rFonts w:eastAsia="MS Mincho"/>
                    <w:lang w:eastAsia="ja-JP"/>
                  </w:rPr>
                  <w:t xml:space="preserve"> 012_206r</w:t>
                </w:r>
                <w:r w:rsidR="00084DF1">
                  <w:rPr>
                    <w:rFonts w:eastAsia="MS Mincho"/>
                    <w:lang w:eastAsia="ja-JP"/>
                  </w:rPr>
                  <w:t>3</w:t>
                </w:r>
              </w:p>
            </w:tc>
          </w:sdtContent>
        </w:sdt>
        <w:tc>
          <w:tcPr>
            <w:tcW w:w="3228" w:type="dxa"/>
          </w:tcPr>
          <w:p w14:paraId="160445F3" w14:textId="39EA2480" w:rsidR="0058060A" w:rsidRDefault="003F2051"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D90E1A">
                  <w:rPr>
                    <w:lang w:val="sv-SE" w:eastAsia="ja-JP"/>
                  </w:rPr>
                  <w:t>2022-01-</w:t>
                </w:r>
                <w:r w:rsidR="00FF3CB5">
                  <w:rPr>
                    <w:lang w:val="sv-SE" w:eastAsia="ja-JP"/>
                  </w:rPr>
                  <w:t>17</w:t>
                </w:r>
              </w:sdtContent>
            </w:sdt>
          </w:p>
        </w:tc>
        <w:tc>
          <w:tcPr>
            <w:tcW w:w="3008" w:type="dxa"/>
          </w:tcPr>
          <w:p w14:paraId="3CFC26E3" w14:textId="422DD4FD" w:rsidR="0058060A" w:rsidRPr="00C201D7" w:rsidRDefault="00D90E1A" w:rsidP="00D20D7D">
            <w:pPr>
              <w:pStyle w:val="TableText"/>
              <w:rPr>
                <w:rFonts w:eastAsia="MS Mincho"/>
                <w:lang w:eastAsia="ja-JP"/>
              </w:rPr>
            </w:pPr>
            <w:r>
              <w:rPr>
                <w:rFonts w:eastAsia="MS Mincho"/>
                <w:lang w:eastAsia="ja-JP"/>
              </w:rPr>
              <w:t>Steffen Habermann</w:t>
            </w:r>
            <w:r w:rsidR="00FF3CB5">
              <w:rPr>
                <w:rFonts w:eastAsia="MS Mincho"/>
                <w:lang w:eastAsia="ja-JP"/>
              </w:rPr>
              <w:t xml:space="preserve"> (DT)</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015D5FF" w:rsidR="0058060A" w:rsidRPr="00C962DC" w:rsidRDefault="00D90E1A" w:rsidP="00D20D7D">
            <w:pPr>
              <w:pStyle w:val="TableText"/>
              <w:rPr>
                <w:rFonts w:eastAsia="MS Mincho"/>
                <w:iCs/>
                <w:lang w:eastAsia="ja-JP"/>
              </w:rPr>
            </w:pPr>
            <w:r>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34C62BA" w:rsidR="0058060A" w:rsidRPr="0062734F" w:rsidRDefault="00554179" w:rsidP="001202FC">
            <w:pPr>
              <w:pStyle w:val="TableText"/>
              <w:rPr>
                <w:rFonts w:eastAsia="MS Mincho"/>
                <w:i/>
                <w:lang w:eastAsia="ja-JP"/>
              </w:rPr>
            </w:pPr>
            <w:hyperlink r:id="rId18" w:history="1">
              <w:r w:rsidRPr="00A17F37">
                <w:rPr>
                  <w:rStyle w:val="Hyperlink"/>
                  <w:rFonts w:eastAsia="MS Mincho"/>
                  <w:i/>
                  <w:lang w:eastAsia="ja-JP"/>
                </w:rPr>
                <w:t>GSMALiaisons@gsma.com</w:t>
              </w:r>
            </w:hyperlink>
            <w:r>
              <w:rPr>
                <w:rFonts w:eastAsia="MS Mincho"/>
                <w:i/>
                <w:lang w:eastAsia="ja-JP"/>
              </w:rPr>
              <w:t xml:space="preserve"> </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3339A00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6CEE83F" w14:textId="71BC8784" w:rsidR="003655F7" w:rsidRDefault="004F27EA" w:rsidP="00144334">
      <w:r>
        <w:t xml:space="preserve">GSMA NG </w:t>
      </w:r>
      <w:r w:rsidR="00F203B2">
        <w:t>NRG</w:t>
      </w:r>
      <w:r>
        <w:t xml:space="preserve"> </w:t>
      </w:r>
      <w:r w:rsidR="00D90E1A">
        <w:t xml:space="preserve">would like to thank 3GPP SA2 for their </w:t>
      </w:r>
      <w:r w:rsidR="003655F7">
        <w:t xml:space="preserve">LS </w:t>
      </w:r>
      <w:r w:rsidR="0004063E">
        <w:t xml:space="preserve">in </w:t>
      </w:r>
      <w:r w:rsidR="0004063E" w:rsidRPr="00D90E1A">
        <w:rPr>
          <w:rFonts w:eastAsiaTheme="minorHAnsi"/>
          <w:lang w:val="en-US" w:eastAsia="ja-JP"/>
        </w:rPr>
        <w:t>S2-2106534</w:t>
      </w:r>
      <w:r w:rsidR="0004063E">
        <w:rPr>
          <w:rFonts w:eastAsiaTheme="minorHAnsi"/>
          <w:lang w:val="en-US" w:eastAsia="ja-JP"/>
        </w:rPr>
        <w:t xml:space="preserve"> </w:t>
      </w:r>
      <w:r w:rsidR="003655F7">
        <w:t xml:space="preserve">on ARP PL and the </w:t>
      </w:r>
      <w:r w:rsidR="0004063E">
        <w:t xml:space="preserve">TS </w:t>
      </w:r>
      <w:r w:rsidR="003655F7" w:rsidRPr="002D0E1B">
        <w:t>23.401 CR3648</w:t>
      </w:r>
      <w:r w:rsidR="003655F7">
        <w:t>. The CR clarifies that the VPLMN can downgrade the ARP settings provided by the HPLMN if the values violate the local settings.</w:t>
      </w:r>
    </w:p>
    <w:p w14:paraId="34A3281A" w14:textId="77777777" w:rsidR="003655F7" w:rsidRDefault="003655F7" w:rsidP="00144334"/>
    <w:p w14:paraId="10B69541" w14:textId="32CB6FDB" w:rsidR="009E50A2" w:rsidRDefault="003655F7" w:rsidP="008708E1">
      <w:r>
        <w:t xml:space="preserve">GSMA </w:t>
      </w:r>
      <w:r w:rsidR="004F27EA">
        <w:t>ha</w:t>
      </w:r>
      <w:r w:rsidR="00D90E1A">
        <w:t>ve f</w:t>
      </w:r>
      <w:r>
        <w:t>u</w:t>
      </w:r>
      <w:r w:rsidR="00D90E1A">
        <w:t xml:space="preserve">rther </w:t>
      </w:r>
      <w:r>
        <w:t xml:space="preserve">defined </w:t>
      </w:r>
      <w:r w:rsidR="00D90E1A">
        <w:t xml:space="preserve">the requirements for roaming agreements to handle </w:t>
      </w:r>
      <w:r w:rsidR="00952E8B" w:rsidRPr="00952E8B">
        <w:t>the settings of ARP PL/PCI/PVI</w:t>
      </w:r>
      <w:r>
        <w:t xml:space="preserve">. </w:t>
      </w:r>
      <w:r w:rsidR="008708E1">
        <w:t>In order to achieve a</w:t>
      </w:r>
      <w:r w:rsidR="009B629D">
        <w:t xml:space="preserve"> </w:t>
      </w:r>
      <w:r w:rsidR="008708E1">
        <w:t xml:space="preserve">consistent service behaviour for roaming cases and to </w:t>
      </w:r>
      <w:r w:rsidR="00BC0783">
        <w:t>minimize the impact</w:t>
      </w:r>
      <w:r w:rsidR="00FE1821">
        <w:t xml:space="preserve"> on individual </w:t>
      </w:r>
      <w:proofErr w:type="spellStart"/>
      <w:r w:rsidR="00BC0783">
        <w:t>VoLTE</w:t>
      </w:r>
      <w:proofErr w:type="spellEnd"/>
      <w:r w:rsidR="00BC0783">
        <w:t xml:space="preserve"> roaming </w:t>
      </w:r>
      <w:r w:rsidR="00FE1821">
        <w:t>agreements</w:t>
      </w:r>
      <w:r w:rsidR="008708E1">
        <w:t>, GSMA proposes the following two options for the alignment of ARP</w:t>
      </w:r>
      <w:r w:rsidR="009E50A2">
        <w:t xml:space="preserve"> PL/PC/PV</w:t>
      </w:r>
      <w:r w:rsidR="00B272AA">
        <w:t xml:space="preserve"> between MNOs</w:t>
      </w:r>
      <w:r w:rsidR="009E50A2">
        <w:t>.</w:t>
      </w:r>
    </w:p>
    <w:p w14:paraId="60EE44C5" w14:textId="660449E2" w:rsidR="009E50A2" w:rsidRDefault="009E50A2" w:rsidP="008708E1">
      <w:r>
        <w:t>Option 1:</w:t>
      </w:r>
    </w:p>
    <w:p w14:paraId="4D9343C2" w14:textId="76D46FD3" w:rsidR="009E50A2" w:rsidRDefault="009E50A2" w:rsidP="008708E1">
      <w:r>
        <w:t>HPLMN and VPLMN agree within the roaming agreement the applicable values of ARP PL/PC//PV</w:t>
      </w:r>
      <w:r w:rsidR="00221890">
        <w:t>.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C99363C" w14:textId="648E03BA" w:rsidR="00221890" w:rsidRDefault="00221890" w:rsidP="008708E1">
      <w:r>
        <w:t>Option 2:</w:t>
      </w:r>
    </w:p>
    <w:p w14:paraId="3731D668" w14:textId="526EE530" w:rsidR="00221890" w:rsidRDefault="00221890" w:rsidP="008708E1">
      <w:r>
        <w:t xml:space="preserve">HPLMN and VPLMN agree in the roaming agreement that </w:t>
      </w:r>
      <w:r w:rsidR="004A74BB">
        <w:t xml:space="preserve">the VPLMN prioritisation strategy is determined </w:t>
      </w:r>
      <w:r w:rsidR="00AD5BCF">
        <w:t xml:space="preserve">exclusively </w:t>
      </w:r>
      <w:r w:rsidR="004A74BB">
        <w:t>by the VPLMN based on local policies and settings</w:t>
      </w:r>
      <w:r w:rsidR="00381274">
        <w:t>,</w:t>
      </w:r>
      <w:r w:rsidR="004A74BB">
        <w:t xml:space="preserve"> e.g. based on local legal requirements. In this case, </w:t>
      </w:r>
      <w:r w:rsidR="00871BE9">
        <w:t>the HPLMN will apply its</w:t>
      </w:r>
      <w:r w:rsidR="00942299">
        <w:t xml:space="preserve"> </w:t>
      </w:r>
      <w:r w:rsidR="00035136">
        <w:t>domes</w:t>
      </w:r>
      <w:r w:rsidR="00331DC9">
        <w:t xml:space="preserve">tic </w:t>
      </w:r>
      <w:r w:rsidR="00942299">
        <w:t xml:space="preserve">ARP PL/PC/PV </w:t>
      </w:r>
      <w:r w:rsidR="006772A6">
        <w:t>in the signalling towards the VPLMN</w:t>
      </w:r>
      <w:r w:rsidR="00903D3D">
        <w:t>.</w:t>
      </w:r>
      <w:r w:rsidR="006772A6">
        <w:t xml:space="preserve"> </w:t>
      </w:r>
      <w:r w:rsidR="00D91289">
        <w:t xml:space="preserve">The VPLMN </w:t>
      </w:r>
      <w:r w:rsidR="00903D3D">
        <w:t xml:space="preserve">overrides the received </w:t>
      </w:r>
      <w:r w:rsidR="00E51728">
        <w:t xml:space="preserve">ARP PL/PC/PV </w:t>
      </w:r>
      <w:r w:rsidR="00353B5C">
        <w:t xml:space="preserve">with </w:t>
      </w:r>
      <w:r w:rsidR="001A2BAC">
        <w:t xml:space="preserve">values </w:t>
      </w:r>
      <w:r w:rsidR="008473A2">
        <w:t xml:space="preserve">as per local policy </w:t>
      </w:r>
      <w:r w:rsidR="00E51728">
        <w:t>for inbound roamers.</w:t>
      </w:r>
      <w:r w:rsidR="0069193D">
        <w:t xml:space="preserve"> </w:t>
      </w:r>
    </w:p>
    <w:p w14:paraId="0E5F4284" w14:textId="77777777" w:rsidR="00B13CC1" w:rsidRDefault="00E51728" w:rsidP="008708E1">
      <w:r>
        <w:t>It is GSMA NRG understanding that option 1 is supported with the procedures defined in 3GPP TS 23.401.</w:t>
      </w:r>
    </w:p>
    <w:p w14:paraId="2CB61AFF" w14:textId="77777777" w:rsidR="00B654FF" w:rsidRDefault="00B13CC1" w:rsidP="008708E1">
      <w:r>
        <w:t xml:space="preserve">However, for option 2, the procedures of 3GPP TS 23.401 seem to </w:t>
      </w:r>
      <w:r w:rsidR="00FA6DB4">
        <w:t>have a gap</w:t>
      </w:r>
      <w:r w:rsidR="002C1969">
        <w:t xml:space="preserve"> if ARP PL/PC/PV can be downgraded only</w:t>
      </w:r>
      <w:r w:rsidR="009441F8">
        <w:t>.</w:t>
      </w:r>
    </w:p>
    <w:p w14:paraId="557B4666" w14:textId="1AB17B1D" w:rsidR="00E51728" w:rsidRDefault="00FA6DB4" w:rsidP="008708E1">
      <w:r>
        <w:t>T</w:t>
      </w:r>
      <w:r w:rsidR="00E51728">
        <w:t xml:space="preserve">he </w:t>
      </w:r>
      <w:r w:rsidR="002C1969">
        <w:t xml:space="preserve">subscriber specific </w:t>
      </w:r>
      <w:r w:rsidR="00B13CC1">
        <w:t xml:space="preserve">assignment </w:t>
      </w:r>
      <w:r w:rsidR="00E51728">
        <w:t xml:space="preserve">of ARP PL/PC/PV </w:t>
      </w:r>
      <w:r w:rsidR="00B13CC1">
        <w:t xml:space="preserve">is </w:t>
      </w:r>
      <w:r>
        <w:t xml:space="preserve">typically </w:t>
      </w:r>
      <w:r w:rsidR="00B13CC1">
        <w:t xml:space="preserve">relative </w:t>
      </w:r>
      <w:r w:rsidR="009441F8">
        <w:t xml:space="preserve">to </w:t>
      </w:r>
      <w:r w:rsidR="00B13CC1">
        <w:t>the policy of the HPLMN</w:t>
      </w:r>
      <w:r w:rsidR="009441F8">
        <w:t xml:space="preserve">. </w:t>
      </w:r>
      <w:r w:rsidR="00B13CC1">
        <w:t>If the subscriber specific ARP PL/P</w:t>
      </w:r>
      <w:r w:rsidR="000119A4">
        <w:t>C</w:t>
      </w:r>
      <w:r w:rsidR="00B13CC1">
        <w:t xml:space="preserve">/PV </w:t>
      </w:r>
      <w:r w:rsidR="00FF3CB5">
        <w:t xml:space="preserve">HPLMN </w:t>
      </w:r>
      <w:r w:rsidR="00B13CC1">
        <w:t>values are used in a roaming scenario, then there is a likelihood that HPLMN subscribers are discriminated in the VPLMN</w:t>
      </w:r>
      <w:r>
        <w:t>.</w:t>
      </w:r>
    </w:p>
    <w:p w14:paraId="6467E9A8" w14:textId="4BA63012" w:rsidR="009252F9" w:rsidRDefault="009252F9" w:rsidP="008708E1">
      <w:r>
        <w:t>Example: Two PLMNs establish a roaming agreement with prioritisation policy determined by the VPLMN.</w:t>
      </w:r>
      <w:r w:rsidR="00B33FF3">
        <w:t xml:space="preserve"> The HPLMN and VPLMN settings</w:t>
      </w:r>
      <w:r w:rsidR="00247748">
        <w:t xml:space="preserve"> are </w:t>
      </w:r>
      <w:r w:rsidR="00A81C33">
        <w:t>depicted in the table below.</w:t>
      </w:r>
      <w:r w:rsidR="00DB02CC">
        <w:t xml:space="preserve"> </w:t>
      </w:r>
    </w:p>
    <w:p w14:paraId="4B1EB2A8" w14:textId="77777777" w:rsidR="00E34092" w:rsidRDefault="00E34092" w:rsidP="008708E1"/>
    <w:tbl>
      <w:tblPr>
        <w:tblW w:w="4700" w:type="dxa"/>
        <w:jc w:val="center"/>
        <w:tblCellMar>
          <w:left w:w="70" w:type="dxa"/>
          <w:right w:w="70" w:type="dxa"/>
        </w:tblCellMar>
        <w:tblLook w:val="04A0" w:firstRow="1" w:lastRow="0" w:firstColumn="1" w:lastColumn="0" w:noHBand="0" w:noVBand="1"/>
      </w:tblPr>
      <w:tblGrid>
        <w:gridCol w:w="1820"/>
        <w:gridCol w:w="960"/>
        <w:gridCol w:w="960"/>
        <w:gridCol w:w="960"/>
      </w:tblGrid>
      <w:tr w:rsidR="00E34092" w:rsidRPr="0039512E" w14:paraId="48BBE9B6" w14:textId="77777777" w:rsidTr="009E1C3E">
        <w:trPr>
          <w:trHeight w:val="288"/>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E2EC9"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QCI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75BDC6"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FE05DC"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3393DB"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9</w:t>
            </w:r>
          </w:p>
        </w:tc>
      </w:tr>
      <w:tr w:rsidR="00E34092" w:rsidRPr="0039512E" w14:paraId="1BD3B255" w14:textId="77777777" w:rsidTr="009E1C3E">
        <w:trPr>
          <w:trHeight w:val="288"/>
          <w:jc w:val="center"/>
        </w:trPr>
        <w:tc>
          <w:tcPr>
            <w:tcW w:w="47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1CAF3" w14:textId="035B36F6"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HP</w:t>
            </w:r>
            <w:r w:rsidR="009772DE">
              <w:rPr>
                <w:rFonts w:ascii="Calibri" w:eastAsia="Times New Roman" w:hAnsi="Calibri" w:cs="Calibri"/>
                <w:color w:val="000000"/>
                <w:szCs w:val="22"/>
                <w:lang w:val="de-DE" w:eastAsia="de-DE" w:bidi="ar-SA"/>
              </w:rPr>
              <w:t>L</w:t>
            </w:r>
            <w:r w:rsidRPr="0039512E">
              <w:rPr>
                <w:rFonts w:ascii="Calibri" w:eastAsia="Times New Roman" w:hAnsi="Calibri" w:cs="Calibri"/>
                <w:color w:val="000000"/>
                <w:szCs w:val="22"/>
                <w:lang w:val="de-DE" w:eastAsia="de-DE" w:bidi="ar-SA"/>
              </w:rPr>
              <w:t xml:space="preserve">MN </w:t>
            </w:r>
            <w:r w:rsidR="00836072">
              <w:rPr>
                <w:rFonts w:ascii="Calibri" w:eastAsia="Times New Roman" w:hAnsi="Calibri" w:cs="Calibri"/>
                <w:color w:val="000000"/>
                <w:szCs w:val="22"/>
                <w:lang w:val="de-DE" w:eastAsia="de-DE" w:bidi="ar-SA"/>
              </w:rPr>
              <w:t>values</w:t>
            </w:r>
          </w:p>
        </w:tc>
      </w:tr>
      <w:tr w:rsidR="00E34092" w:rsidRPr="0039512E" w14:paraId="3B0D0F44" w14:textId="77777777" w:rsidTr="00DF7D19">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236D29A4"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PL</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2DE34C59" w14:textId="5D582AA5"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12</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03F4CF06" w14:textId="1A68ED63"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12</w:t>
            </w:r>
          </w:p>
        </w:tc>
        <w:tc>
          <w:tcPr>
            <w:tcW w:w="960" w:type="dxa"/>
            <w:tcBorders>
              <w:top w:val="nil"/>
              <w:left w:val="nil"/>
              <w:bottom w:val="single" w:sz="4" w:space="0" w:color="auto"/>
              <w:right w:val="single" w:sz="4" w:space="0" w:color="auto"/>
            </w:tcBorders>
            <w:shd w:val="clear" w:color="auto" w:fill="auto"/>
            <w:noWrap/>
            <w:vAlign w:val="bottom"/>
            <w:hideMark/>
          </w:tcPr>
          <w:p w14:paraId="61B6C0BD" w14:textId="10D55A78"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13</w:t>
            </w:r>
          </w:p>
        </w:tc>
      </w:tr>
      <w:tr w:rsidR="00E34092" w:rsidRPr="0039512E" w14:paraId="6CA095FB"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7F0F8029"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PC</w:t>
            </w:r>
          </w:p>
        </w:tc>
        <w:tc>
          <w:tcPr>
            <w:tcW w:w="960" w:type="dxa"/>
            <w:tcBorders>
              <w:top w:val="nil"/>
              <w:left w:val="nil"/>
              <w:bottom w:val="single" w:sz="4" w:space="0" w:color="auto"/>
              <w:right w:val="single" w:sz="4" w:space="0" w:color="auto"/>
            </w:tcBorders>
            <w:shd w:val="clear" w:color="auto" w:fill="auto"/>
            <w:noWrap/>
            <w:vAlign w:val="bottom"/>
            <w:hideMark/>
          </w:tcPr>
          <w:p w14:paraId="10B4AAA5"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7E033841"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5C921E48"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24278285"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67A6B89D"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PV</w:t>
            </w:r>
          </w:p>
        </w:tc>
        <w:tc>
          <w:tcPr>
            <w:tcW w:w="960" w:type="dxa"/>
            <w:tcBorders>
              <w:top w:val="nil"/>
              <w:left w:val="nil"/>
              <w:bottom w:val="single" w:sz="4" w:space="0" w:color="auto"/>
              <w:right w:val="single" w:sz="4" w:space="0" w:color="auto"/>
            </w:tcBorders>
            <w:shd w:val="clear" w:color="auto" w:fill="auto"/>
            <w:noWrap/>
            <w:vAlign w:val="bottom"/>
            <w:hideMark/>
          </w:tcPr>
          <w:p w14:paraId="020557C0"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220405C4"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0F5DFFB5"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5D3AC644" w14:textId="77777777" w:rsidTr="009E1C3E">
        <w:trPr>
          <w:trHeight w:val="288"/>
          <w:jc w:val="center"/>
        </w:trPr>
        <w:tc>
          <w:tcPr>
            <w:tcW w:w="47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6F1E6" w14:textId="63FC5860"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VP</w:t>
            </w:r>
            <w:r w:rsidR="009772DE">
              <w:rPr>
                <w:rFonts w:ascii="Calibri" w:eastAsia="Times New Roman" w:hAnsi="Calibri" w:cs="Calibri"/>
                <w:color w:val="000000"/>
                <w:szCs w:val="22"/>
                <w:lang w:val="de-DE" w:eastAsia="de-DE" w:bidi="ar-SA"/>
              </w:rPr>
              <w:t>L</w:t>
            </w:r>
            <w:r w:rsidRPr="0039512E">
              <w:rPr>
                <w:rFonts w:ascii="Calibri" w:eastAsia="Times New Roman" w:hAnsi="Calibri" w:cs="Calibri"/>
                <w:color w:val="000000"/>
                <w:szCs w:val="22"/>
                <w:lang w:val="de-DE" w:eastAsia="de-DE" w:bidi="ar-SA"/>
              </w:rPr>
              <w:t xml:space="preserve">MN domestic </w:t>
            </w:r>
            <w:r w:rsidR="00E24AA0">
              <w:rPr>
                <w:rFonts w:ascii="Calibri" w:eastAsia="Times New Roman" w:hAnsi="Calibri" w:cs="Calibri"/>
                <w:color w:val="000000"/>
                <w:szCs w:val="22"/>
                <w:lang w:val="de-DE" w:eastAsia="de-DE" w:bidi="ar-SA"/>
              </w:rPr>
              <w:t>values</w:t>
            </w:r>
          </w:p>
        </w:tc>
      </w:tr>
      <w:tr w:rsidR="00E34092" w:rsidRPr="0039512E" w14:paraId="2533DCA3" w14:textId="77777777" w:rsidTr="00DF7D19">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32D50402"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PL</w:t>
            </w:r>
          </w:p>
        </w:tc>
        <w:tc>
          <w:tcPr>
            <w:tcW w:w="960" w:type="dxa"/>
            <w:tcBorders>
              <w:top w:val="nil"/>
              <w:left w:val="nil"/>
              <w:bottom w:val="single" w:sz="4" w:space="0" w:color="auto"/>
              <w:right w:val="single" w:sz="4" w:space="0" w:color="auto"/>
            </w:tcBorders>
            <w:shd w:val="clear" w:color="auto" w:fill="auto"/>
            <w:noWrap/>
            <w:vAlign w:val="bottom"/>
            <w:hideMark/>
          </w:tcPr>
          <w:p w14:paraId="31078A62" w14:textId="62D75036"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9</w:t>
            </w:r>
          </w:p>
        </w:tc>
        <w:tc>
          <w:tcPr>
            <w:tcW w:w="960" w:type="dxa"/>
            <w:tcBorders>
              <w:top w:val="nil"/>
              <w:left w:val="nil"/>
              <w:bottom w:val="single" w:sz="4" w:space="0" w:color="auto"/>
              <w:right w:val="single" w:sz="4" w:space="0" w:color="auto"/>
            </w:tcBorders>
            <w:shd w:val="clear" w:color="auto" w:fill="auto"/>
            <w:noWrap/>
            <w:vAlign w:val="bottom"/>
            <w:hideMark/>
          </w:tcPr>
          <w:p w14:paraId="09549A49" w14:textId="792D12B0"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9</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0DAF9D57" w14:textId="5132D96E"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11</w:t>
            </w:r>
          </w:p>
        </w:tc>
      </w:tr>
      <w:tr w:rsidR="00E34092" w:rsidRPr="0039512E" w14:paraId="6B446D48"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51A41E5F"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PC</w:t>
            </w:r>
          </w:p>
        </w:tc>
        <w:tc>
          <w:tcPr>
            <w:tcW w:w="960" w:type="dxa"/>
            <w:tcBorders>
              <w:top w:val="nil"/>
              <w:left w:val="nil"/>
              <w:bottom w:val="single" w:sz="4" w:space="0" w:color="auto"/>
              <w:right w:val="single" w:sz="4" w:space="0" w:color="auto"/>
            </w:tcBorders>
            <w:shd w:val="clear" w:color="auto" w:fill="auto"/>
            <w:noWrap/>
            <w:vAlign w:val="bottom"/>
            <w:hideMark/>
          </w:tcPr>
          <w:p w14:paraId="202E1574"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22F9CF0C"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6488B2E8"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0155BFB5"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3B215ECA"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PV</w:t>
            </w:r>
          </w:p>
        </w:tc>
        <w:tc>
          <w:tcPr>
            <w:tcW w:w="960" w:type="dxa"/>
            <w:tcBorders>
              <w:top w:val="nil"/>
              <w:left w:val="nil"/>
              <w:bottom w:val="single" w:sz="4" w:space="0" w:color="auto"/>
              <w:right w:val="single" w:sz="4" w:space="0" w:color="auto"/>
            </w:tcBorders>
            <w:shd w:val="clear" w:color="auto" w:fill="auto"/>
            <w:noWrap/>
            <w:vAlign w:val="bottom"/>
            <w:hideMark/>
          </w:tcPr>
          <w:p w14:paraId="0A3E3A23"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10490086"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5BA5C3CF"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bl>
    <w:p w14:paraId="5F79B48B" w14:textId="77777777" w:rsidR="00DB02CC" w:rsidRDefault="00DB02CC" w:rsidP="008708E1"/>
    <w:p w14:paraId="7EA0A8E2" w14:textId="7F4A1115" w:rsidR="00B654FF" w:rsidRDefault="00DB02CC" w:rsidP="008708E1">
      <w:r>
        <w:t>If the HPLMN sends its domestic values to the VPLMN, t</w:t>
      </w:r>
      <w:r w:rsidR="000F02C5">
        <w:t xml:space="preserve">he VPLMN cannot adjust ARP PL/PC/PV applied for the inbound roamer to meet </w:t>
      </w:r>
      <w:r w:rsidR="004372B2">
        <w:t xml:space="preserve">the </w:t>
      </w:r>
      <w:r w:rsidR="000F02C5">
        <w:t xml:space="preserve">local </w:t>
      </w:r>
      <w:r w:rsidR="004372B2">
        <w:t>policy.</w:t>
      </w:r>
      <w:r w:rsidR="000F02C5">
        <w:t xml:space="preserve"> </w:t>
      </w:r>
      <w:r w:rsidR="001B0DFD">
        <w:t xml:space="preserve">One of the effects in this scenario is that </w:t>
      </w:r>
      <w:r w:rsidR="000F02C5">
        <w:t>v</w:t>
      </w:r>
      <w:r w:rsidR="005E569B">
        <w:t xml:space="preserve">oice calls of </w:t>
      </w:r>
      <w:r w:rsidR="000F02C5">
        <w:t xml:space="preserve">the </w:t>
      </w:r>
      <w:r w:rsidR="005E569B">
        <w:t xml:space="preserve">inbound </w:t>
      </w:r>
      <w:r w:rsidR="00CB766D">
        <w:t xml:space="preserve">roamers will be pre-empted by </w:t>
      </w:r>
      <w:r w:rsidR="005E569B">
        <w:t>best effort data services of domestic users</w:t>
      </w:r>
      <w:r w:rsidR="00806AEB">
        <w:t xml:space="preserve"> in overload situations</w:t>
      </w:r>
      <w:r w:rsidR="003D5237">
        <w:t>,</w:t>
      </w:r>
      <w:r w:rsidR="00051F07">
        <w:t xml:space="preserve"> as per highlighted </w:t>
      </w:r>
      <w:r w:rsidR="00B84699">
        <w:t>AR</w:t>
      </w:r>
      <w:r w:rsidR="00D07E61">
        <w:t>P</w:t>
      </w:r>
      <w:r w:rsidR="00B84699">
        <w:t xml:space="preserve"> </w:t>
      </w:r>
      <w:r w:rsidR="009217F6">
        <w:t>PL values</w:t>
      </w:r>
      <w:r w:rsidR="00806AEB">
        <w:t>.</w:t>
      </w:r>
      <w:r w:rsidR="00D07E61">
        <w:t xml:space="preserve"> If VPLMN wishes to apply same retention prioritization policy for both domestic and inbound </w:t>
      </w:r>
      <w:proofErr w:type="gramStart"/>
      <w:r w:rsidR="00D07E61">
        <w:t>roamer</w:t>
      </w:r>
      <w:proofErr w:type="gramEnd"/>
      <w:r w:rsidR="00D07E61">
        <w:t xml:space="preserve"> on IMS voice calls over other data services, this is not a desired situation.</w:t>
      </w:r>
    </w:p>
    <w:p w14:paraId="00DC48F9" w14:textId="74DFE6FC" w:rsidR="00D07292" w:rsidRPr="00D07292" w:rsidRDefault="009441F8" w:rsidP="00144334">
      <w:pPr>
        <w:rPr>
          <w:lang w:val="en-US"/>
        </w:rPr>
      </w:pPr>
      <w:r>
        <w:rPr>
          <w:lang w:val="en-US"/>
        </w:rPr>
        <w:t xml:space="preserve">GSMA NG NRG kindly asks 3GPP to check whether the definitions in 3GPP TS 23.401 can be </w:t>
      </w:r>
      <w:r w:rsidR="00FF3CB5">
        <w:rPr>
          <w:lang w:val="en-US"/>
        </w:rPr>
        <w:t>relaxed</w:t>
      </w:r>
      <w:r>
        <w:rPr>
          <w:lang w:val="en-US"/>
        </w:rPr>
        <w:t xml:space="preserve"> to allow the VPLMN to upgrade ARP PL/PC/PV based on local configuration.</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95694A3" w14:textId="3A7CF8B4" w:rsidR="00B017F2" w:rsidRPr="009E4C85" w:rsidRDefault="00554179" w:rsidP="00A3379B">
      <w:pPr>
        <w:rPr>
          <w:rFonts w:eastAsiaTheme="minorEastAsia"/>
          <w:lang w:val="en-US" w:eastAsia="ja-JP"/>
        </w:rPr>
      </w:pPr>
      <w:r>
        <w:rPr>
          <w:rFonts w:eastAsiaTheme="minorEastAsia"/>
          <w:lang w:val="en-US" w:eastAsia="ja-JP"/>
        </w:rPr>
        <w:t>NRG#13 25</w:t>
      </w:r>
      <w:r w:rsidRPr="00554179">
        <w:rPr>
          <w:rFonts w:eastAsiaTheme="minorEastAsia"/>
          <w:vertAlign w:val="superscript"/>
          <w:lang w:val="en-US" w:eastAsia="ja-JP"/>
        </w:rPr>
        <w:t>th</w:t>
      </w:r>
      <w:r>
        <w:rPr>
          <w:rFonts w:eastAsiaTheme="minorEastAsia"/>
          <w:lang w:val="en-US" w:eastAsia="ja-JP"/>
        </w:rPr>
        <w:t xml:space="preserve"> &amp; 26</w:t>
      </w:r>
      <w:r w:rsidRPr="00554179">
        <w:rPr>
          <w:rFonts w:eastAsiaTheme="minorEastAsia"/>
          <w:vertAlign w:val="superscript"/>
          <w:lang w:val="en-US" w:eastAsia="ja-JP"/>
        </w:rPr>
        <w:t>th</w:t>
      </w:r>
      <w:r>
        <w:rPr>
          <w:rFonts w:eastAsiaTheme="minorEastAsia"/>
          <w:lang w:val="en-US" w:eastAsia="ja-JP"/>
        </w:rPr>
        <w:t xml:space="preserve"> April 2022 (Virtual Meeting)</w:t>
      </w:r>
      <w:bookmarkStart w:id="0" w:name="_GoBack"/>
      <w:bookmarkEnd w:id="0"/>
    </w:p>
    <w:sectPr w:rsidR="00B017F2" w:rsidRPr="009E4C8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72E41" w14:textId="77777777" w:rsidR="003F2051" w:rsidRDefault="003F2051">
      <w:r>
        <w:separator/>
      </w:r>
    </w:p>
    <w:p w14:paraId="145632C8" w14:textId="77777777" w:rsidR="003F2051" w:rsidRDefault="003F2051"/>
    <w:p w14:paraId="49E6DADB" w14:textId="77777777" w:rsidR="003F2051" w:rsidRDefault="003F2051"/>
    <w:p w14:paraId="3866CD88" w14:textId="77777777" w:rsidR="003F2051" w:rsidRDefault="003F2051"/>
    <w:p w14:paraId="5AE7B717" w14:textId="77777777" w:rsidR="003F2051" w:rsidRDefault="003F2051"/>
    <w:p w14:paraId="0667E1A6" w14:textId="77777777" w:rsidR="003F2051" w:rsidRDefault="003F2051"/>
    <w:p w14:paraId="5A484D2F" w14:textId="77777777" w:rsidR="003F2051" w:rsidRDefault="003F2051"/>
    <w:p w14:paraId="22C5E08A" w14:textId="77777777" w:rsidR="003F2051" w:rsidRDefault="003F2051"/>
    <w:p w14:paraId="1C43C728" w14:textId="77777777" w:rsidR="003F2051" w:rsidRDefault="003F2051"/>
  </w:endnote>
  <w:endnote w:type="continuationSeparator" w:id="0">
    <w:p w14:paraId="6CB65844" w14:textId="77777777" w:rsidR="003F2051" w:rsidRDefault="003F2051">
      <w:r>
        <w:continuationSeparator/>
      </w:r>
    </w:p>
    <w:p w14:paraId="2A6512BA" w14:textId="77777777" w:rsidR="003F2051" w:rsidRDefault="003F2051"/>
    <w:p w14:paraId="028C4450" w14:textId="77777777" w:rsidR="003F2051" w:rsidRDefault="003F2051"/>
    <w:p w14:paraId="5A256343" w14:textId="77777777" w:rsidR="003F2051" w:rsidRDefault="003F2051"/>
    <w:p w14:paraId="675DF601" w14:textId="77777777" w:rsidR="003F2051" w:rsidRDefault="003F2051"/>
    <w:p w14:paraId="1AB36E17" w14:textId="77777777" w:rsidR="003F2051" w:rsidRDefault="003F2051"/>
    <w:p w14:paraId="70932725" w14:textId="77777777" w:rsidR="003F2051" w:rsidRDefault="003F2051"/>
    <w:p w14:paraId="58519885" w14:textId="77777777" w:rsidR="003F2051" w:rsidRDefault="003F2051"/>
    <w:p w14:paraId="4D551DAD" w14:textId="77777777" w:rsidR="003F2051" w:rsidRDefault="003F2051"/>
  </w:endnote>
  <w:endnote w:type="continuationNotice" w:id="1">
    <w:p w14:paraId="6CE62D33" w14:textId="77777777" w:rsidR="003F2051" w:rsidRDefault="003F20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8FB82" w14:textId="77777777" w:rsidR="003F2051" w:rsidRDefault="003F2051">
      <w:r>
        <w:separator/>
      </w:r>
    </w:p>
    <w:p w14:paraId="50E59D04" w14:textId="77777777" w:rsidR="003F2051" w:rsidRDefault="003F2051"/>
    <w:p w14:paraId="13C586C9" w14:textId="77777777" w:rsidR="003F2051" w:rsidRDefault="003F2051"/>
    <w:p w14:paraId="1BD088D1" w14:textId="77777777" w:rsidR="003F2051" w:rsidRDefault="003F2051"/>
    <w:p w14:paraId="2A1D6B74" w14:textId="77777777" w:rsidR="003F2051" w:rsidRDefault="003F2051"/>
    <w:p w14:paraId="45B01D74" w14:textId="77777777" w:rsidR="003F2051" w:rsidRDefault="003F2051"/>
    <w:p w14:paraId="1066BC97" w14:textId="77777777" w:rsidR="003F2051" w:rsidRDefault="003F2051"/>
    <w:p w14:paraId="505DB157" w14:textId="77777777" w:rsidR="003F2051" w:rsidRDefault="003F2051"/>
    <w:p w14:paraId="35693132" w14:textId="77777777" w:rsidR="003F2051" w:rsidRDefault="003F2051"/>
  </w:footnote>
  <w:footnote w:type="continuationSeparator" w:id="0">
    <w:p w14:paraId="1BFDE34A" w14:textId="77777777" w:rsidR="003F2051" w:rsidRDefault="003F2051">
      <w:r>
        <w:continuationSeparator/>
      </w:r>
    </w:p>
    <w:p w14:paraId="76055FDA" w14:textId="77777777" w:rsidR="003F2051" w:rsidRDefault="003F2051"/>
    <w:p w14:paraId="473B2375" w14:textId="77777777" w:rsidR="003F2051" w:rsidRDefault="003F2051"/>
    <w:p w14:paraId="42CC23AF" w14:textId="77777777" w:rsidR="003F2051" w:rsidRDefault="003F2051"/>
    <w:p w14:paraId="2C81C4CC" w14:textId="77777777" w:rsidR="003F2051" w:rsidRDefault="003F2051"/>
    <w:p w14:paraId="09677FE2" w14:textId="77777777" w:rsidR="003F2051" w:rsidRDefault="003F2051"/>
    <w:p w14:paraId="62A1B64D" w14:textId="77777777" w:rsidR="003F2051" w:rsidRDefault="003F2051"/>
    <w:p w14:paraId="70DB8076" w14:textId="77777777" w:rsidR="003F2051" w:rsidRDefault="003F2051"/>
    <w:p w14:paraId="2FDC1C90" w14:textId="77777777" w:rsidR="003F2051" w:rsidRDefault="003F2051"/>
  </w:footnote>
  <w:footnote w:type="continuationNotice" w:id="1">
    <w:p w14:paraId="0AF3A104" w14:textId="77777777" w:rsidR="003F2051" w:rsidRDefault="003F2051">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19A4"/>
    <w:rsid w:val="00015377"/>
    <w:rsid w:val="00015F33"/>
    <w:rsid w:val="00020B5B"/>
    <w:rsid w:val="00021362"/>
    <w:rsid w:val="000227EF"/>
    <w:rsid w:val="0002515C"/>
    <w:rsid w:val="00026610"/>
    <w:rsid w:val="00027D0A"/>
    <w:rsid w:val="00027F5F"/>
    <w:rsid w:val="00035136"/>
    <w:rsid w:val="00036FC0"/>
    <w:rsid w:val="0004063E"/>
    <w:rsid w:val="00042144"/>
    <w:rsid w:val="0004452A"/>
    <w:rsid w:val="00045075"/>
    <w:rsid w:val="000460CB"/>
    <w:rsid w:val="000514BE"/>
    <w:rsid w:val="00051F07"/>
    <w:rsid w:val="00055694"/>
    <w:rsid w:val="0005647E"/>
    <w:rsid w:val="00063E5A"/>
    <w:rsid w:val="0006465C"/>
    <w:rsid w:val="000661B9"/>
    <w:rsid w:val="00072292"/>
    <w:rsid w:val="000726EC"/>
    <w:rsid w:val="00072B4A"/>
    <w:rsid w:val="00081BE1"/>
    <w:rsid w:val="00083719"/>
    <w:rsid w:val="00084DF1"/>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2C5"/>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2BAC"/>
    <w:rsid w:val="001A4A83"/>
    <w:rsid w:val="001A5F39"/>
    <w:rsid w:val="001A73DB"/>
    <w:rsid w:val="001B0DFD"/>
    <w:rsid w:val="001B18AC"/>
    <w:rsid w:val="001B6290"/>
    <w:rsid w:val="001C1435"/>
    <w:rsid w:val="001C1B47"/>
    <w:rsid w:val="001C5EDF"/>
    <w:rsid w:val="001D2BCD"/>
    <w:rsid w:val="001D2DFD"/>
    <w:rsid w:val="001D2EF4"/>
    <w:rsid w:val="001D59D4"/>
    <w:rsid w:val="001D6F96"/>
    <w:rsid w:val="001E0776"/>
    <w:rsid w:val="001E0A44"/>
    <w:rsid w:val="001E44C9"/>
    <w:rsid w:val="001E608E"/>
    <w:rsid w:val="001E61A7"/>
    <w:rsid w:val="001E6670"/>
    <w:rsid w:val="001E783B"/>
    <w:rsid w:val="001F0B8D"/>
    <w:rsid w:val="0020565C"/>
    <w:rsid w:val="00206D44"/>
    <w:rsid w:val="00215EB0"/>
    <w:rsid w:val="002170FB"/>
    <w:rsid w:val="002209D0"/>
    <w:rsid w:val="0022182E"/>
    <w:rsid w:val="00221890"/>
    <w:rsid w:val="002223E8"/>
    <w:rsid w:val="0022295E"/>
    <w:rsid w:val="0022369D"/>
    <w:rsid w:val="00233AFD"/>
    <w:rsid w:val="00236119"/>
    <w:rsid w:val="0024116A"/>
    <w:rsid w:val="00244438"/>
    <w:rsid w:val="00244AB6"/>
    <w:rsid w:val="00247748"/>
    <w:rsid w:val="002477F9"/>
    <w:rsid w:val="00247C9B"/>
    <w:rsid w:val="00250212"/>
    <w:rsid w:val="002530B6"/>
    <w:rsid w:val="002570C8"/>
    <w:rsid w:val="00257BC3"/>
    <w:rsid w:val="00261762"/>
    <w:rsid w:val="00267AAC"/>
    <w:rsid w:val="00272037"/>
    <w:rsid w:val="002720C1"/>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6AD4"/>
    <w:rsid w:val="002C0B79"/>
    <w:rsid w:val="002C196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05D3C"/>
    <w:rsid w:val="00311DC4"/>
    <w:rsid w:val="00315FBE"/>
    <w:rsid w:val="00317475"/>
    <w:rsid w:val="0031794C"/>
    <w:rsid w:val="003232DA"/>
    <w:rsid w:val="003238E4"/>
    <w:rsid w:val="00324EB0"/>
    <w:rsid w:val="00327828"/>
    <w:rsid w:val="00331DC9"/>
    <w:rsid w:val="003411C5"/>
    <w:rsid w:val="00343311"/>
    <w:rsid w:val="00345608"/>
    <w:rsid w:val="00345788"/>
    <w:rsid w:val="00350B36"/>
    <w:rsid w:val="00351258"/>
    <w:rsid w:val="00353971"/>
    <w:rsid w:val="00353B5C"/>
    <w:rsid w:val="0035746E"/>
    <w:rsid w:val="00360D05"/>
    <w:rsid w:val="003617FE"/>
    <w:rsid w:val="003655F7"/>
    <w:rsid w:val="00366D8C"/>
    <w:rsid w:val="003702A2"/>
    <w:rsid w:val="00373511"/>
    <w:rsid w:val="00376F0E"/>
    <w:rsid w:val="00381274"/>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D5237"/>
    <w:rsid w:val="003E3023"/>
    <w:rsid w:val="003E4075"/>
    <w:rsid w:val="003E54CB"/>
    <w:rsid w:val="003E54FF"/>
    <w:rsid w:val="003E6887"/>
    <w:rsid w:val="003E6CE2"/>
    <w:rsid w:val="003E6D75"/>
    <w:rsid w:val="003E7384"/>
    <w:rsid w:val="003F2051"/>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372B2"/>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0347"/>
    <w:rsid w:val="00493A55"/>
    <w:rsid w:val="00497FEF"/>
    <w:rsid w:val="004A0611"/>
    <w:rsid w:val="004A36F8"/>
    <w:rsid w:val="004A3D2D"/>
    <w:rsid w:val="004A74BB"/>
    <w:rsid w:val="004B10BD"/>
    <w:rsid w:val="004B175F"/>
    <w:rsid w:val="004B215E"/>
    <w:rsid w:val="004B313B"/>
    <w:rsid w:val="004B4BAA"/>
    <w:rsid w:val="004B6C68"/>
    <w:rsid w:val="004B7996"/>
    <w:rsid w:val="004C06BC"/>
    <w:rsid w:val="004C2301"/>
    <w:rsid w:val="004D2D2D"/>
    <w:rsid w:val="004D2FD6"/>
    <w:rsid w:val="004D5A4D"/>
    <w:rsid w:val="004E2397"/>
    <w:rsid w:val="004E3639"/>
    <w:rsid w:val="004E43D8"/>
    <w:rsid w:val="004E74CE"/>
    <w:rsid w:val="004E7764"/>
    <w:rsid w:val="004F2730"/>
    <w:rsid w:val="004F27EA"/>
    <w:rsid w:val="004F3917"/>
    <w:rsid w:val="004F667D"/>
    <w:rsid w:val="004F6E47"/>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179"/>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3AEF"/>
    <w:rsid w:val="005E51B4"/>
    <w:rsid w:val="005E569B"/>
    <w:rsid w:val="005E7559"/>
    <w:rsid w:val="005F1F3E"/>
    <w:rsid w:val="0060163A"/>
    <w:rsid w:val="0060180A"/>
    <w:rsid w:val="00615E63"/>
    <w:rsid w:val="006176DA"/>
    <w:rsid w:val="0062088A"/>
    <w:rsid w:val="00621D50"/>
    <w:rsid w:val="00621D86"/>
    <w:rsid w:val="006231E4"/>
    <w:rsid w:val="006247BE"/>
    <w:rsid w:val="0062734F"/>
    <w:rsid w:val="0062743F"/>
    <w:rsid w:val="00627674"/>
    <w:rsid w:val="00627983"/>
    <w:rsid w:val="00630B06"/>
    <w:rsid w:val="00632E05"/>
    <w:rsid w:val="00635CFC"/>
    <w:rsid w:val="00637A4F"/>
    <w:rsid w:val="006404BE"/>
    <w:rsid w:val="00641AD5"/>
    <w:rsid w:val="00641BA5"/>
    <w:rsid w:val="00644A95"/>
    <w:rsid w:val="00645885"/>
    <w:rsid w:val="00651938"/>
    <w:rsid w:val="00652D32"/>
    <w:rsid w:val="006558DC"/>
    <w:rsid w:val="00657359"/>
    <w:rsid w:val="0066030A"/>
    <w:rsid w:val="00661E38"/>
    <w:rsid w:val="00662969"/>
    <w:rsid w:val="0066307D"/>
    <w:rsid w:val="00663866"/>
    <w:rsid w:val="00663899"/>
    <w:rsid w:val="00664184"/>
    <w:rsid w:val="00673E55"/>
    <w:rsid w:val="00677126"/>
    <w:rsid w:val="006772A6"/>
    <w:rsid w:val="006779E6"/>
    <w:rsid w:val="00681879"/>
    <w:rsid w:val="00686CAC"/>
    <w:rsid w:val="00686DAE"/>
    <w:rsid w:val="006871A4"/>
    <w:rsid w:val="00691301"/>
    <w:rsid w:val="0069193D"/>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AA9"/>
    <w:rsid w:val="006D2F72"/>
    <w:rsid w:val="006D40BB"/>
    <w:rsid w:val="006D6831"/>
    <w:rsid w:val="006E0687"/>
    <w:rsid w:val="006E44CF"/>
    <w:rsid w:val="006E6660"/>
    <w:rsid w:val="006F0B97"/>
    <w:rsid w:val="006F5C08"/>
    <w:rsid w:val="006F6857"/>
    <w:rsid w:val="006F6F6F"/>
    <w:rsid w:val="00701C4C"/>
    <w:rsid w:val="00702875"/>
    <w:rsid w:val="00703CAD"/>
    <w:rsid w:val="007058E5"/>
    <w:rsid w:val="0070616B"/>
    <w:rsid w:val="0071340D"/>
    <w:rsid w:val="007222F6"/>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A3D48"/>
    <w:rsid w:val="007A4BCB"/>
    <w:rsid w:val="007B1585"/>
    <w:rsid w:val="007B15E4"/>
    <w:rsid w:val="007B4DCE"/>
    <w:rsid w:val="007B6A79"/>
    <w:rsid w:val="007C08C0"/>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6AEB"/>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6072"/>
    <w:rsid w:val="00837A85"/>
    <w:rsid w:val="008404C8"/>
    <w:rsid w:val="008424F5"/>
    <w:rsid w:val="0084496F"/>
    <w:rsid w:val="00844F92"/>
    <w:rsid w:val="0084681C"/>
    <w:rsid w:val="00846FD1"/>
    <w:rsid w:val="008473A2"/>
    <w:rsid w:val="00852066"/>
    <w:rsid w:val="008552E2"/>
    <w:rsid w:val="00856CD6"/>
    <w:rsid w:val="00856F2E"/>
    <w:rsid w:val="00861FEB"/>
    <w:rsid w:val="00867588"/>
    <w:rsid w:val="008708E1"/>
    <w:rsid w:val="00871BE9"/>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5029"/>
    <w:rsid w:val="008D7869"/>
    <w:rsid w:val="008D7F96"/>
    <w:rsid w:val="008E12E1"/>
    <w:rsid w:val="008E14D1"/>
    <w:rsid w:val="008E2F80"/>
    <w:rsid w:val="008E4D7C"/>
    <w:rsid w:val="008F002A"/>
    <w:rsid w:val="008F02C8"/>
    <w:rsid w:val="008F2FE1"/>
    <w:rsid w:val="008F4613"/>
    <w:rsid w:val="008F4D5D"/>
    <w:rsid w:val="008F5174"/>
    <w:rsid w:val="008F63AA"/>
    <w:rsid w:val="009021B8"/>
    <w:rsid w:val="00902DDB"/>
    <w:rsid w:val="00903D3D"/>
    <w:rsid w:val="009042CB"/>
    <w:rsid w:val="009048A6"/>
    <w:rsid w:val="0090510A"/>
    <w:rsid w:val="009056CD"/>
    <w:rsid w:val="0090607E"/>
    <w:rsid w:val="009067D1"/>
    <w:rsid w:val="00906BA9"/>
    <w:rsid w:val="00911584"/>
    <w:rsid w:val="0091182F"/>
    <w:rsid w:val="00913F03"/>
    <w:rsid w:val="009153E7"/>
    <w:rsid w:val="0091554E"/>
    <w:rsid w:val="00915937"/>
    <w:rsid w:val="00916597"/>
    <w:rsid w:val="009217F6"/>
    <w:rsid w:val="009252F9"/>
    <w:rsid w:val="0092690B"/>
    <w:rsid w:val="009312E0"/>
    <w:rsid w:val="00933A5F"/>
    <w:rsid w:val="00940938"/>
    <w:rsid w:val="009411B2"/>
    <w:rsid w:val="00942299"/>
    <w:rsid w:val="00942614"/>
    <w:rsid w:val="009441F8"/>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772DE"/>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3C40"/>
    <w:rsid w:val="009D4B91"/>
    <w:rsid w:val="009D57DC"/>
    <w:rsid w:val="009E4C85"/>
    <w:rsid w:val="009E50A2"/>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606DA"/>
    <w:rsid w:val="00A62B6F"/>
    <w:rsid w:val="00A64614"/>
    <w:rsid w:val="00A7102E"/>
    <w:rsid w:val="00A71249"/>
    <w:rsid w:val="00A712E9"/>
    <w:rsid w:val="00A712F5"/>
    <w:rsid w:val="00A74A54"/>
    <w:rsid w:val="00A77069"/>
    <w:rsid w:val="00A808C3"/>
    <w:rsid w:val="00A819E6"/>
    <w:rsid w:val="00A81B58"/>
    <w:rsid w:val="00A81C33"/>
    <w:rsid w:val="00A82548"/>
    <w:rsid w:val="00A82C4D"/>
    <w:rsid w:val="00A82CD9"/>
    <w:rsid w:val="00A90EF6"/>
    <w:rsid w:val="00A954F3"/>
    <w:rsid w:val="00A9737B"/>
    <w:rsid w:val="00A97D63"/>
    <w:rsid w:val="00AA1CEC"/>
    <w:rsid w:val="00AA5955"/>
    <w:rsid w:val="00AA6ABF"/>
    <w:rsid w:val="00AB0C15"/>
    <w:rsid w:val="00AB27C6"/>
    <w:rsid w:val="00AB376F"/>
    <w:rsid w:val="00AB3E4F"/>
    <w:rsid w:val="00AB47B7"/>
    <w:rsid w:val="00AB5E60"/>
    <w:rsid w:val="00AC0900"/>
    <w:rsid w:val="00AC2EF6"/>
    <w:rsid w:val="00AC458F"/>
    <w:rsid w:val="00AC78D2"/>
    <w:rsid w:val="00AD4E05"/>
    <w:rsid w:val="00AD50BF"/>
    <w:rsid w:val="00AD5408"/>
    <w:rsid w:val="00AD5BCF"/>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3CC1"/>
    <w:rsid w:val="00B15F49"/>
    <w:rsid w:val="00B16493"/>
    <w:rsid w:val="00B164AC"/>
    <w:rsid w:val="00B204B4"/>
    <w:rsid w:val="00B20A2F"/>
    <w:rsid w:val="00B20CAE"/>
    <w:rsid w:val="00B20D31"/>
    <w:rsid w:val="00B25487"/>
    <w:rsid w:val="00B25E0E"/>
    <w:rsid w:val="00B27176"/>
    <w:rsid w:val="00B27255"/>
    <w:rsid w:val="00B272AA"/>
    <w:rsid w:val="00B31033"/>
    <w:rsid w:val="00B3186A"/>
    <w:rsid w:val="00B33345"/>
    <w:rsid w:val="00B33551"/>
    <w:rsid w:val="00B33E7F"/>
    <w:rsid w:val="00B33FF3"/>
    <w:rsid w:val="00B370CA"/>
    <w:rsid w:val="00B42B01"/>
    <w:rsid w:val="00B442BE"/>
    <w:rsid w:val="00B476CB"/>
    <w:rsid w:val="00B524DF"/>
    <w:rsid w:val="00B5269E"/>
    <w:rsid w:val="00B52CC9"/>
    <w:rsid w:val="00B62516"/>
    <w:rsid w:val="00B654FF"/>
    <w:rsid w:val="00B661F6"/>
    <w:rsid w:val="00B672B1"/>
    <w:rsid w:val="00B672D5"/>
    <w:rsid w:val="00B72069"/>
    <w:rsid w:val="00B736CF"/>
    <w:rsid w:val="00B7373E"/>
    <w:rsid w:val="00B8095B"/>
    <w:rsid w:val="00B81E38"/>
    <w:rsid w:val="00B84699"/>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542"/>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A73CB"/>
    <w:rsid w:val="00CB0D1E"/>
    <w:rsid w:val="00CB1102"/>
    <w:rsid w:val="00CB152B"/>
    <w:rsid w:val="00CB178C"/>
    <w:rsid w:val="00CB2F72"/>
    <w:rsid w:val="00CB3079"/>
    <w:rsid w:val="00CB4744"/>
    <w:rsid w:val="00CB512C"/>
    <w:rsid w:val="00CB5A55"/>
    <w:rsid w:val="00CB61E4"/>
    <w:rsid w:val="00CB6BD7"/>
    <w:rsid w:val="00CB766D"/>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695"/>
    <w:rsid w:val="00CF5C68"/>
    <w:rsid w:val="00CF5E23"/>
    <w:rsid w:val="00CF6728"/>
    <w:rsid w:val="00D00E24"/>
    <w:rsid w:val="00D01314"/>
    <w:rsid w:val="00D07292"/>
    <w:rsid w:val="00D07E61"/>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0E1A"/>
    <w:rsid w:val="00D91289"/>
    <w:rsid w:val="00D934DE"/>
    <w:rsid w:val="00D939F8"/>
    <w:rsid w:val="00D94627"/>
    <w:rsid w:val="00D97C1F"/>
    <w:rsid w:val="00DA079E"/>
    <w:rsid w:val="00DA1B4D"/>
    <w:rsid w:val="00DA1D33"/>
    <w:rsid w:val="00DA3265"/>
    <w:rsid w:val="00DA384A"/>
    <w:rsid w:val="00DA3ECF"/>
    <w:rsid w:val="00DB02CC"/>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DF7D19"/>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4AA0"/>
    <w:rsid w:val="00E256C3"/>
    <w:rsid w:val="00E27F3C"/>
    <w:rsid w:val="00E31DB3"/>
    <w:rsid w:val="00E33AFB"/>
    <w:rsid w:val="00E34092"/>
    <w:rsid w:val="00E36EA8"/>
    <w:rsid w:val="00E4253C"/>
    <w:rsid w:val="00E4345D"/>
    <w:rsid w:val="00E44CD4"/>
    <w:rsid w:val="00E47352"/>
    <w:rsid w:val="00E51297"/>
    <w:rsid w:val="00E51728"/>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169"/>
    <w:rsid w:val="00F71E7D"/>
    <w:rsid w:val="00F752A2"/>
    <w:rsid w:val="00F75B3B"/>
    <w:rsid w:val="00F76C60"/>
    <w:rsid w:val="00F7707B"/>
    <w:rsid w:val="00F81552"/>
    <w:rsid w:val="00F83A3C"/>
    <w:rsid w:val="00F84505"/>
    <w:rsid w:val="00F8620C"/>
    <w:rsid w:val="00F87447"/>
    <w:rsid w:val="00F87A81"/>
    <w:rsid w:val="00F90C97"/>
    <w:rsid w:val="00F93BC7"/>
    <w:rsid w:val="00F975CE"/>
    <w:rsid w:val="00FA3643"/>
    <w:rsid w:val="00FA3976"/>
    <w:rsid w:val="00FA6DB4"/>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3CB5"/>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9441F8"/>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E33"/>
    <w:rsid w:val="00084BAF"/>
    <w:rsid w:val="00085D07"/>
    <w:rsid w:val="000A08B6"/>
    <w:rsid w:val="000D7634"/>
    <w:rsid w:val="000F1207"/>
    <w:rsid w:val="000F4AC0"/>
    <w:rsid w:val="001172FB"/>
    <w:rsid w:val="00137960"/>
    <w:rsid w:val="0016241E"/>
    <w:rsid w:val="001F0C7C"/>
    <w:rsid w:val="00206CB8"/>
    <w:rsid w:val="00256082"/>
    <w:rsid w:val="0028520B"/>
    <w:rsid w:val="002B28AF"/>
    <w:rsid w:val="002B5A0B"/>
    <w:rsid w:val="002F2D23"/>
    <w:rsid w:val="00314D9C"/>
    <w:rsid w:val="00315605"/>
    <w:rsid w:val="00355305"/>
    <w:rsid w:val="003D473F"/>
    <w:rsid w:val="00403789"/>
    <w:rsid w:val="00465CBE"/>
    <w:rsid w:val="004733EA"/>
    <w:rsid w:val="005411C3"/>
    <w:rsid w:val="005542B9"/>
    <w:rsid w:val="00581807"/>
    <w:rsid w:val="006249BD"/>
    <w:rsid w:val="006F61BC"/>
    <w:rsid w:val="00757608"/>
    <w:rsid w:val="007748CF"/>
    <w:rsid w:val="007B7A47"/>
    <w:rsid w:val="00827AA6"/>
    <w:rsid w:val="00832115"/>
    <w:rsid w:val="00835FF9"/>
    <w:rsid w:val="00867DBA"/>
    <w:rsid w:val="00870081"/>
    <w:rsid w:val="008D0A45"/>
    <w:rsid w:val="008F4814"/>
    <w:rsid w:val="009057D8"/>
    <w:rsid w:val="00922777"/>
    <w:rsid w:val="00972CD4"/>
    <w:rsid w:val="0098084D"/>
    <w:rsid w:val="00983C3E"/>
    <w:rsid w:val="00992AC4"/>
    <w:rsid w:val="0099382B"/>
    <w:rsid w:val="00994118"/>
    <w:rsid w:val="009B00E8"/>
    <w:rsid w:val="00A13B19"/>
    <w:rsid w:val="00A4358D"/>
    <w:rsid w:val="00AA4569"/>
    <w:rsid w:val="00AB25C2"/>
    <w:rsid w:val="00B2195F"/>
    <w:rsid w:val="00B41CE4"/>
    <w:rsid w:val="00B50720"/>
    <w:rsid w:val="00B5347D"/>
    <w:rsid w:val="00C32E2B"/>
    <w:rsid w:val="00C41BA3"/>
    <w:rsid w:val="00CC4588"/>
    <w:rsid w:val="00D04D93"/>
    <w:rsid w:val="00D44118"/>
    <w:rsid w:val="00D96815"/>
    <w:rsid w:val="00E34DBC"/>
    <w:rsid w:val="00EA33C4"/>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30D6185C-8ABE-4042-851A-57ACEBD37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551</Words>
  <Characters>3144</Characters>
  <Application>Microsoft Office Word</Application>
  <DocSecurity>0</DocSecurity>
  <Lines>26</Lines>
  <Paragraphs>7</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3688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Wayne Cutler</cp:lastModifiedBy>
  <cp:revision>4</cp:revision>
  <cp:lastPrinted>2006-09-14T07:39:00Z</cp:lastPrinted>
  <dcterms:created xsi:type="dcterms:W3CDTF">2022-02-13T23:47:00Z</dcterms:created>
  <dcterms:modified xsi:type="dcterms:W3CDTF">2022-03-04T09:05:00Z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